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1F195" w14:textId="40BF4B80" w:rsidR="00161C64" w:rsidRPr="007161AA" w:rsidRDefault="00161C64">
      <w:pPr>
        <w:spacing w:after="0" w:line="240" w:lineRule="auto"/>
        <w:jc w:val="left"/>
      </w:pPr>
      <w:r w:rsidRPr="007161AA">
        <w:rPr>
          <w:noProof/>
        </w:rPr>
        <w:drawing>
          <wp:anchor distT="0" distB="0" distL="114300" distR="114300" simplePos="0" relativeHeight="251658240" behindDoc="0" locked="0" layoutInCell="1" allowOverlap="1" wp14:anchorId="7BD1F07C" wp14:editId="64D83560">
            <wp:simplePos x="0" y="0"/>
            <wp:positionH relativeFrom="margin">
              <wp:posOffset>287655</wp:posOffset>
            </wp:positionH>
            <wp:positionV relativeFrom="paragraph">
              <wp:posOffset>-533400</wp:posOffset>
            </wp:positionV>
            <wp:extent cx="5435477" cy="10331331"/>
            <wp:effectExtent l="0" t="0" r="0" b="0"/>
            <wp:wrapNone/>
            <wp:docPr id="9" name="Εικόνα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477" cy="10331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161AA">
        <w:br w:type="page"/>
      </w:r>
    </w:p>
    <w:p w14:paraId="71A18A2D" w14:textId="4313FC54" w:rsidR="00C14A02" w:rsidRPr="007161AA" w:rsidRDefault="005904D5">
      <w:pPr>
        <w:spacing w:after="0" w:line="240" w:lineRule="auto"/>
        <w:jc w:val="left"/>
        <w:rPr>
          <w:sz w:val="24"/>
        </w:rPr>
      </w:pPr>
      <w:r w:rsidRPr="007161AA">
        <w:rPr>
          <w:noProof/>
          <w:sz w:val="24"/>
        </w:rPr>
        <w:lastRenderedPageBreak/>
        <w:drawing>
          <wp:inline distT="0" distB="0" distL="0" distR="0" wp14:anchorId="12FD9F5C" wp14:editId="4B352CD0">
            <wp:extent cx="3404381" cy="1004788"/>
            <wp:effectExtent l="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162" t="31665" b="30398"/>
                    <a:stretch/>
                  </pic:blipFill>
                  <pic:spPr bwMode="auto">
                    <a:xfrm>
                      <a:off x="0" y="0"/>
                      <a:ext cx="3431943" cy="1012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B1E8F92" w14:textId="77777777" w:rsidR="00790F67" w:rsidRPr="00400C38" w:rsidRDefault="00790F67" w:rsidP="00790F67">
      <w:pPr>
        <w:spacing w:after="0" w:line="276" w:lineRule="auto"/>
        <w:jc w:val="left"/>
        <w:rPr>
          <w:rFonts w:asciiTheme="minorHAnsi" w:hAnsiTheme="minorHAnsi" w:cstheme="minorHAnsi"/>
          <w:b/>
          <w:bCs/>
          <w:sz w:val="28"/>
          <w:szCs w:val="28"/>
        </w:rPr>
      </w:pPr>
      <w:r w:rsidRPr="00400C38">
        <w:rPr>
          <w:rFonts w:asciiTheme="minorHAnsi" w:hAnsiTheme="minorHAnsi" w:cstheme="minorHAnsi"/>
          <w:b/>
          <w:bCs/>
          <w:sz w:val="28"/>
          <w:szCs w:val="28"/>
        </w:rPr>
        <w:t>5 - 20 ΟΚΤΩΒΡΙΟΥ 2019</w:t>
      </w:r>
      <w:bookmarkStart w:id="0" w:name="_GoBack"/>
      <w:bookmarkEnd w:id="0"/>
    </w:p>
    <w:p w14:paraId="3E76ABDB" w14:textId="77777777" w:rsidR="00790F67" w:rsidRPr="00400C38" w:rsidRDefault="00790F67" w:rsidP="00790F67">
      <w:pPr>
        <w:spacing w:after="0" w:line="276" w:lineRule="auto"/>
        <w:jc w:val="left"/>
        <w:rPr>
          <w:rFonts w:asciiTheme="minorHAnsi" w:hAnsiTheme="minorHAnsi" w:cstheme="minorHAnsi"/>
          <w:b/>
          <w:bCs/>
          <w:sz w:val="28"/>
          <w:szCs w:val="28"/>
        </w:rPr>
      </w:pPr>
      <w:r w:rsidRPr="00400C38">
        <w:rPr>
          <w:rFonts w:asciiTheme="minorHAnsi" w:hAnsiTheme="minorHAnsi" w:cstheme="minorHAnsi"/>
          <w:b/>
          <w:bCs/>
          <w:sz w:val="28"/>
          <w:szCs w:val="28"/>
        </w:rPr>
        <w:t>ΠΑΡΑΛΙΑ ΑΙΓΙΟΥ</w:t>
      </w:r>
    </w:p>
    <w:p w14:paraId="7DD4047C" w14:textId="77777777" w:rsidR="00790F67" w:rsidRPr="007161AA" w:rsidRDefault="00790F67" w:rsidP="00790F67">
      <w:pPr>
        <w:spacing w:after="0" w:line="276" w:lineRule="auto"/>
        <w:jc w:val="left"/>
        <w:rPr>
          <w:rFonts w:asciiTheme="minorHAnsi" w:hAnsiTheme="minorHAnsi" w:cstheme="minorHAnsi"/>
          <w:sz w:val="24"/>
        </w:rPr>
      </w:pPr>
      <w:r w:rsidRPr="007161AA">
        <w:rPr>
          <w:rFonts w:asciiTheme="minorHAnsi" w:hAnsiTheme="minorHAnsi" w:cstheme="minorHAnsi"/>
          <w:sz w:val="24"/>
        </w:rPr>
        <w:t>www.primarolia.com</w:t>
      </w:r>
    </w:p>
    <w:p w14:paraId="70D71380" w14:textId="7984A6A6" w:rsidR="00790F67" w:rsidRDefault="00790F67" w:rsidP="00161C64"/>
    <w:p w14:paraId="22EB393D" w14:textId="3BCCED5C" w:rsidR="0055168B" w:rsidRPr="003745E1" w:rsidRDefault="0055168B" w:rsidP="009D60D4">
      <w:pPr>
        <w:spacing w:line="276" w:lineRule="auto"/>
      </w:pPr>
      <w:r w:rsidRPr="003745E1">
        <w:t>Τα παλιά χρόνια, τον 19</w:t>
      </w:r>
      <w:r w:rsidRPr="003745E1">
        <w:rPr>
          <w:vertAlign w:val="superscript"/>
        </w:rPr>
        <w:t>ο</w:t>
      </w:r>
      <w:r w:rsidRPr="003745E1">
        <w:t xml:space="preserve"> αιώνα, έφευγαν τέτοια εποχή από την πόλη μας τα </w:t>
      </w:r>
      <w:r w:rsidR="007B5D5B" w:rsidRPr="003745E1">
        <w:t xml:space="preserve">περίφημα </w:t>
      </w:r>
      <w:r w:rsidRPr="003745E1">
        <w:rPr>
          <w:b/>
          <w:bCs/>
        </w:rPr>
        <w:t>Πριμαρόλια</w:t>
      </w:r>
      <w:r w:rsidRPr="003745E1">
        <w:t xml:space="preserve">, τα πρώτα καράβια φορτωμένα με τη νέα σοδειά και την καλύτερη ποιότητα </w:t>
      </w:r>
      <w:r w:rsidRPr="003745E1">
        <w:rPr>
          <w:b/>
          <w:bCs/>
        </w:rPr>
        <w:t>Κορινθιακής -</w:t>
      </w:r>
      <w:r w:rsidRPr="003745E1">
        <w:t xml:space="preserve"> </w:t>
      </w:r>
      <w:r w:rsidRPr="003745E1">
        <w:rPr>
          <w:b/>
          <w:bCs/>
        </w:rPr>
        <w:t>μαύρης σταφίδας “</w:t>
      </w:r>
      <w:proofErr w:type="spellStart"/>
      <w:r w:rsidRPr="003745E1">
        <w:rPr>
          <w:b/>
          <w:bCs/>
          <w:lang w:val="en-US"/>
        </w:rPr>
        <w:t>Vostizza</w:t>
      </w:r>
      <w:proofErr w:type="spellEnd"/>
      <w:r w:rsidRPr="003745E1">
        <w:rPr>
          <w:b/>
          <w:bCs/>
        </w:rPr>
        <w:t>”</w:t>
      </w:r>
      <w:r w:rsidRPr="003745E1">
        <w:t xml:space="preserve">. Τα πλοία αναχωρούσαν μέσα σε μουσικές και γιορτές για τα μεγάλα λιμάνια της Ευρώπης: Λίβερπουλ, Λονδίνο, Τεργέστη, Μασσαλία, Άμστερνταμ, Αμβούργο, </w:t>
      </w:r>
      <w:proofErr w:type="spellStart"/>
      <w:r w:rsidRPr="003745E1">
        <w:t>Οδησσό</w:t>
      </w:r>
      <w:proofErr w:type="spellEnd"/>
      <w:r w:rsidRPr="003745E1">
        <w:t>. Επιστρέφοντας έφερναν «</w:t>
      </w:r>
      <w:proofErr w:type="spellStart"/>
      <w:r w:rsidRPr="003745E1">
        <w:rPr>
          <w:i/>
          <w:iCs/>
        </w:rPr>
        <w:t>πλούτον</w:t>
      </w:r>
      <w:proofErr w:type="spellEnd"/>
      <w:r w:rsidRPr="003745E1">
        <w:rPr>
          <w:i/>
          <w:iCs/>
        </w:rPr>
        <w:t xml:space="preserve"> και </w:t>
      </w:r>
      <w:proofErr w:type="spellStart"/>
      <w:r w:rsidRPr="003745E1">
        <w:rPr>
          <w:i/>
          <w:iCs/>
        </w:rPr>
        <w:t>πολιτισμόν</w:t>
      </w:r>
      <w:proofErr w:type="spellEnd"/>
      <w:r w:rsidRPr="003745E1">
        <w:rPr>
          <w:i/>
          <w:iCs/>
        </w:rPr>
        <w:t xml:space="preserve"> από την </w:t>
      </w:r>
      <w:proofErr w:type="spellStart"/>
      <w:r w:rsidRPr="003745E1">
        <w:rPr>
          <w:i/>
          <w:iCs/>
        </w:rPr>
        <w:t>Εσπερίαν</w:t>
      </w:r>
      <w:proofErr w:type="spellEnd"/>
      <w:r w:rsidRPr="003745E1">
        <w:t>», χρηματοδοτώντας κατά μεγάλο ποσοστό το νεοσύστατο μετεπαναστατικό ελληνικό κράτος και παίζοντας σημαντικό ρόλο στη νεότερη ιστορία της χώρας.</w:t>
      </w:r>
    </w:p>
    <w:p w14:paraId="34FF93E8" w14:textId="16B4F7AD" w:rsidR="0055168B" w:rsidRPr="003745E1" w:rsidRDefault="0055168B" w:rsidP="009D60D4">
      <w:pPr>
        <w:spacing w:line="276" w:lineRule="auto"/>
      </w:pPr>
      <w:r w:rsidRPr="003745E1">
        <w:t xml:space="preserve">Το νέο </w:t>
      </w:r>
      <w:r w:rsidRPr="003745E1">
        <w:rPr>
          <w:b/>
          <w:bCs/>
        </w:rPr>
        <w:t>Φεστιβάλ</w:t>
      </w:r>
      <w:r w:rsidRPr="003745E1">
        <w:t xml:space="preserve"> </w:t>
      </w:r>
      <w:r w:rsidRPr="003745E1">
        <w:rPr>
          <w:b/>
          <w:bCs/>
        </w:rPr>
        <w:t>Πριμαρόλια «Ταξίδι στους δρόμους της μαύρης σταφίδας</w:t>
      </w:r>
      <w:r w:rsidRPr="003745E1">
        <w:t>» γιορτάζει την ιστορία και τον πολιτισμό της μαύρης σταφίδας. Δημιουργεί το Πριμαρόλι πολιτισμού του 21</w:t>
      </w:r>
      <w:r w:rsidRPr="003745E1">
        <w:rPr>
          <w:vertAlign w:val="superscript"/>
        </w:rPr>
        <w:t>ου</w:t>
      </w:r>
      <w:r w:rsidRPr="003745E1">
        <w:t xml:space="preserve"> αιώνα, </w:t>
      </w:r>
      <w:r w:rsidR="007B5D5B" w:rsidRPr="003745E1">
        <w:t>ένα</w:t>
      </w:r>
      <w:r w:rsidRPr="003745E1">
        <w:t xml:space="preserve"> ιδεατό καράβι που θα κουβαλά στα αμπάρια του την ιστορική, κοινωνική και πολιτιστική κληρονομιά της καλλιέργειας της μαύρης σταφίδας, αυτή που την ενέγραψε το 2018 στο </w:t>
      </w:r>
      <w:r w:rsidRPr="003745E1">
        <w:rPr>
          <w:b/>
          <w:bCs/>
        </w:rPr>
        <w:t>Εθνικό Ευρετήριο Άυλης Πολιτιστικής Κληρονομιάς</w:t>
      </w:r>
      <w:r w:rsidRPr="003745E1">
        <w:t>.</w:t>
      </w:r>
    </w:p>
    <w:p w14:paraId="534DB674" w14:textId="6F9E6E06" w:rsidR="0055168B" w:rsidRPr="003745E1" w:rsidRDefault="0055168B" w:rsidP="00EB3531">
      <w:r w:rsidRPr="003745E1">
        <w:t xml:space="preserve">Ξεκινάμε στην παραλία Αιγίου τον Οκτώβρη του 2019 ανοίγοντας ένα εμβληματικό κτήριο </w:t>
      </w:r>
      <w:proofErr w:type="spellStart"/>
      <w:r w:rsidRPr="003745E1">
        <w:t>σταφιδαποθήκης</w:t>
      </w:r>
      <w:proofErr w:type="spellEnd"/>
      <w:r w:rsidRPr="003745E1">
        <w:t xml:space="preserve"> και παρουσιάζοντας καλλιτεχνικές και ενημερωτικές δράσεις, μουσική, κινηματογράφο, γεύση, ποίηση, θέατρο, συζήτηση και προβληματισμό. Κεντρικό γεγονός του Φεστιβάλ είναι η </w:t>
      </w:r>
      <w:r w:rsidRPr="003745E1">
        <w:rPr>
          <w:b/>
          <w:bCs/>
        </w:rPr>
        <w:t>έκθεση σύγχρονης τέχνης «Έλα στον κήπο μου</w:t>
      </w:r>
      <w:r w:rsidRPr="003745E1">
        <w:t>»</w:t>
      </w:r>
      <w:r w:rsidRPr="003745E1">
        <w:rPr>
          <w:i/>
        </w:rPr>
        <w:t xml:space="preserve">. </w:t>
      </w:r>
      <w:r w:rsidRPr="003745E1">
        <w:t xml:space="preserve">Εμπνεόμενη από την ποίηση της </w:t>
      </w:r>
      <w:proofErr w:type="spellStart"/>
      <w:r w:rsidRPr="003745E1">
        <w:t>Emily</w:t>
      </w:r>
      <w:proofErr w:type="spellEnd"/>
      <w:r w:rsidRPr="003745E1">
        <w:t xml:space="preserve"> </w:t>
      </w:r>
      <w:proofErr w:type="spellStart"/>
      <w:r w:rsidRPr="003745E1">
        <w:t>Dickinson</w:t>
      </w:r>
      <w:proofErr w:type="spellEnd"/>
      <w:r w:rsidRPr="003745E1">
        <w:t xml:space="preserve"> «</w:t>
      </w:r>
      <w:r w:rsidRPr="003745E1">
        <w:rPr>
          <w:i/>
          <w:iCs/>
          <w:lang w:val="en-US"/>
        </w:rPr>
        <w:t>Into</w:t>
      </w:r>
      <w:r w:rsidRPr="003745E1">
        <w:rPr>
          <w:i/>
          <w:iCs/>
        </w:rPr>
        <w:t xml:space="preserve"> </w:t>
      </w:r>
      <w:r w:rsidRPr="003745E1">
        <w:rPr>
          <w:i/>
          <w:iCs/>
          <w:lang w:val="en-US"/>
        </w:rPr>
        <w:t>my</w:t>
      </w:r>
      <w:r w:rsidRPr="003745E1">
        <w:rPr>
          <w:i/>
          <w:iCs/>
        </w:rPr>
        <w:t xml:space="preserve"> </w:t>
      </w:r>
      <w:r w:rsidRPr="003745E1">
        <w:rPr>
          <w:i/>
          <w:iCs/>
          <w:lang w:val="en-US"/>
        </w:rPr>
        <w:t>garden</w:t>
      </w:r>
      <w:r w:rsidRPr="003745E1">
        <w:rPr>
          <w:i/>
          <w:iCs/>
        </w:rPr>
        <w:t xml:space="preserve"> </w:t>
      </w:r>
      <w:r w:rsidRPr="003745E1">
        <w:rPr>
          <w:i/>
          <w:iCs/>
          <w:lang w:val="en-US"/>
        </w:rPr>
        <w:t>come</w:t>
      </w:r>
      <w:r w:rsidRPr="003745E1">
        <w:rPr>
          <w:i/>
          <w:iCs/>
        </w:rPr>
        <w:t>!</w:t>
      </w:r>
      <w:r w:rsidRPr="003745E1">
        <w:t xml:space="preserve">», η θεματική της έκθεσης εστιάζει στη μεταφορική έννοια του </w:t>
      </w:r>
      <w:r w:rsidRPr="003745E1">
        <w:rPr>
          <w:i/>
        </w:rPr>
        <w:t>Κήπου,</w:t>
      </w:r>
      <w:r w:rsidRPr="003745E1">
        <w:t xml:space="preserve"> ιδωμένου ως μέρος συνάντησης και συνάθροισης αισθήσεων, συστατικών, αντικειμένων, ιδεών - ένα συμπυκνωμένο μέρος ύλης και νοήματος, παρελθόντος και μέλλοντος. Οκτώ </w:t>
      </w:r>
      <w:r w:rsidR="00DA0108" w:rsidRPr="003745E1">
        <w:t xml:space="preserve">εικαστικοί </w:t>
      </w:r>
      <w:r w:rsidRPr="003745E1">
        <w:t xml:space="preserve">καλλιτέχνες από την Ελλάδα και τη Μεγάλη Βρετανία εμπνέονται από τον τόπο και την ιστορία του -μια πόλη η οποία κατά το παρελθόν ονομαζόταν </w:t>
      </w:r>
      <w:proofErr w:type="spellStart"/>
      <w:r w:rsidRPr="003745E1">
        <w:t>Βοστίτσα</w:t>
      </w:r>
      <w:proofErr w:type="spellEnd"/>
      <w:r w:rsidRPr="003745E1">
        <w:t xml:space="preserve">, δηλαδή πόλη των Κήπων- και </w:t>
      </w:r>
      <w:r w:rsidR="00DA0108" w:rsidRPr="003745E1">
        <w:t>συνομιλούν μαζί του δημιουργώντας</w:t>
      </w:r>
      <w:r w:rsidRPr="003745E1">
        <w:t xml:space="preserve"> πρωτότυπα έργα.</w:t>
      </w:r>
    </w:p>
    <w:p w14:paraId="675D4F91" w14:textId="1FE5E203" w:rsidR="0055168B" w:rsidRPr="003745E1" w:rsidRDefault="00DA0108" w:rsidP="009D60D4">
      <w:pPr>
        <w:spacing w:line="276" w:lineRule="auto"/>
      </w:pPr>
      <w:r w:rsidRPr="003745E1">
        <w:t xml:space="preserve">Στοχεύοντας </w:t>
      </w:r>
      <w:r w:rsidR="0055168B" w:rsidRPr="003745E1">
        <w:t>δικτύωση με τις χώρες και τα λιμάνια της μαύρης σταφίδας</w:t>
      </w:r>
      <w:r w:rsidRPr="003745E1">
        <w:t>, υποδ</w:t>
      </w:r>
      <w:r w:rsidR="007B5D5B" w:rsidRPr="003745E1">
        <w:t>εχόμαστε</w:t>
      </w:r>
      <w:r w:rsidRPr="003745E1">
        <w:t xml:space="preserve"> φέτος</w:t>
      </w:r>
      <w:r w:rsidR="0055168B" w:rsidRPr="003745E1">
        <w:t xml:space="preserve"> εικαστικούς καλλιτέχνες από τη Μεγάλη Βρετανία, παρακολουθ</w:t>
      </w:r>
      <w:r w:rsidR="007B5D5B" w:rsidRPr="003745E1">
        <w:t>ούμε</w:t>
      </w:r>
      <w:r w:rsidR="0055168B" w:rsidRPr="003745E1">
        <w:t xml:space="preserve"> κινηματογραφικές ταινίες </w:t>
      </w:r>
      <w:r w:rsidR="003745E1" w:rsidRPr="003745E1">
        <w:t xml:space="preserve">για καλλιτέχνες και δημιουργούς από τη Γαλλία, την Ολλανδία και τη Γερμανία, </w:t>
      </w:r>
      <w:r w:rsidR="0055168B" w:rsidRPr="003745E1">
        <w:t xml:space="preserve">θεατρικά δρώμενα και καλλιτέχνες από τα δικά μας λιμάνια, Αίγιο και Πάτρα. Παράλληλα, υποδεχόμαστε σε καθημερινή βάση σχολεία και μαθητές στα </w:t>
      </w:r>
      <w:r w:rsidR="0055168B" w:rsidRPr="003745E1">
        <w:rPr>
          <w:b/>
          <w:bCs/>
        </w:rPr>
        <w:t>εκπαιδευτικά μας προγράμματα</w:t>
      </w:r>
      <w:r w:rsidR="0055168B" w:rsidRPr="003745E1">
        <w:t xml:space="preserve">, φυτεύοντάς τους τις έννοιες της καλλιέργειας, της ιστορίας και του πολιτισμού της μαύρης σταφίδας. Τέλος, συζητούμε διερευνώντας το μέλλον και </w:t>
      </w:r>
      <w:proofErr w:type="spellStart"/>
      <w:r w:rsidR="0055168B" w:rsidRPr="003745E1">
        <w:t>συνδιαμορφώνουμε</w:t>
      </w:r>
      <w:proofErr w:type="spellEnd"/>
      <w:r w:rsidR="0055168B" w:rsidRPr="003745E1">
        <w:t xml:space="preserve"> το φορτίο </w:t>
      </w:r>
      <w:r w:rsidR="00602EE8" w:rsidRPr="003745E1">
        <w:t xml:space="preserve">και τη ρότα </w:t>
      </w:r>
      <w:r w:rsidR="0055168B" w:rsidRPr="003745E1">
        <w:t xml:space="preserve">του καραβιού μας. </w:t>
      </w:r>
    </w:p>
    <w:p w14:paraId="01C24CD7" w14:textId="77777777" w:rsidR="0055168B" w:rsidRPr="007161AA" w:rsidRDefault="0055168B" w:rsidP="009D60D4">
      <w:pPr>
        <w:spacing w:line="276" w:lineRule="auto"/>
      </w:pPr>
      <w:r w:rsidRPr="003745E1">
        <w:t>Καλοτάξιδο το Πριμαρόλι!</w:t>
      </w:r>
    </w:p>
    <w:p w14:paraId="7BF82C9F" w14:textId="429FBC85" w:rsidR="004B5A91" w:rsidRPr="007161AA" w:rsidRDefault="004B5A91" w:rsidP="009D60D4">
      <w:pPr>
        <w:spacing w:after="0" w:line="276" w:lineRule="auto"/>
        <w:jc w:val="left"/>
      </w:pPr>
      <w:r w:rsidRPr="007161AA">
        <w:br w:type="page"/>
      </w:r>
    </w:p>
    <w:p w14:paraId="1B623E64" w14:textId="59200922" w:rsidR="00A54725" w:rsidRPr="00916325" w:rsidRDefault="00A54725" w:rsidP="00A54725">
      <w:pPr>
        <w:pStyle w:val="2"/>
        <w:spacing w:before="0" w:after="0"/>
        <w:rPr>
          <w:b w:val="0"/>
          <w:bCs w:val="0"/>
          <w:sz w:val="40"/>
          <w:szCs w:val="32"/>
        </w:rPr>
      </w:pPr>
      <w:r w:rsidRPr="00916325">
        <w:rPr>
          <w:b w:val="0"/>
          <w:bCs w:val="0"/>
          <w:sz w:val="40"/>
          <w:szCs w:val="32"/>
        </w:rPr>
        <w:lastRenderedPageBreak/>
        <w:t>ΠΡΟΓΡΑΜΜΑ ΕΚΔΗΛΩΣΕΩΝ</w:t>
      </w:r>
    </w:p>
    <w:p w14:paraId="3D0B3E4F" w14:textId="0BE54F9A" w:rsidR="00916325" w:rsidRPr="00916325" w:rsidRDefault="00916325" w:rsidP="00916325">
      <w:pPr>
        <w:rPr>
          <w:b/>
          <w:bCs/>
          <w:sz w:val="32"/>
          <w:szCs w:val="36"/>
        </w:rPr>
      </w:pPr>
      <w:r w:rsidRPr="00916325">
        <w:rPr>
          <w:b/>
          <w:bCs/>
          <w:sz w:val="32"/>
          <w:szCs w:val="36"/>
        </w:rPr>
        <w:t>ΣΑΒΒΑΤΟ 5 ΟΚΤΩΒΡΙΟΥ</w:t>
      </w:r>
    </w:p>
    <w:p w14:paraId="5DC9BBAA" w14:textId="0133C940" w:rsidR="00916325" w:rsidRPr="00F94B4D" w:rsidRDefault="00916325" w:rsidP="0086323F">
      <w:pPr>
        <w:rPr>
          <w:b/>
          <w:bCs/>
          <w:sz w:val="24"/>
          <w:szCs w:val="32"/>
        </w:rPr>
      </w:pPr>
      <w:r w:rsidRPr="00F94B4D">
        <w:rPr>
          <w:b/>
          <w:bCs/>
          <w:sz w:val="24"/>
          <w:szCs w:val="28"/>
        </w:rPr>
        <w:t>19:00</w:t>
      </w:r>
      <w:r w:rsidR="00F94B4D" w:rsidRPr="00F94B4D">
        <w:rPr>
          <w:b/>
          <w:bCs/>
          <w:sz w:val="24"/>
          <w:szCs w:val="28"/>
        </w:rPr>
        <w:t xml:space="preserve"> </w:t>
      </w:r>
      <w:r w:rsidRPr="00F94B4D">
        <w:rPr>
          <w:b/>
          <w:bCs/>
          <w:sz w:val="24"/>
          <w:szCs w:val="28"/>
        </w:rPr>
        <w:t>| Το Πριμαρόλι του 21</w:t>
      </w:r>
      <w:r w:rsidRPr="00F94B4D">
        <w:rPr>
          <w:b/>
          <w:bCs/>
          <w:sz w:val="24"/>
          <w:szCs w:val="28"/>
          <w:vertAlign w:val="superscript"/>
        </w:rPr>
        <w:t>ου</w:t>
      </w:r>
      <w:r w:rsidRPr="00F94B4D">
        <w:rPr>
          <w:b/>
          <w:bCs/>
          <w:sz w:val="24"/>
          <w:szCs w:val="28"/>
        </w:rPr>
        <w:t xml:space="preserve"> αιώνα ξεκινά</w:t>
      </w:r>
    </w:p>
    <w:p w14:paraId="1F315FAC" w14:textId="77777777" w:rsidR="00916325" w:rsidRPr="00CF5649" w:rsidRDefault="00916325" w:rsidP="00E908D9">
      <w:r w:rsidRPr="00CF5649">
        <w:t>Καλωσόρισμα στο Φεστιβάλ Πριμαρόλια. Χαιρετισμοί από επώνυμους προσκεκλημένους. Απονομή τιμητικών πλακετών.</w:t>
      </w:r>
    </w:p>
    <w:p w14:paraId="44300713" w14:textId="6223A895" w:rsidR="00916325" w:rsidRPr="00F94B4D" w:rsidRDefault="00916325" w:rsidP="0086323F">
      <w:pPr>
        <w:rPr>
          <w:b/>
          <w:bCs/>
          <w:sz w:val="24"/>
          <w:szCs w:val="28"/>
        </w:rPr>
      </w:pPr>
      <w:r w:rsidRPr="00F94B4D">
        <w:rPr>
          <w:b/>
          <w:bCs/>
          <w:sz w:val="24"/>
          <w:szCs w:val="28"/>
        </w:rPr>
        <w:t>19:30</w:t>
      </w:r>
      <w:r w:rsidR="00F94B4D" w:rsidRPr="00F94B4D">
        <w:rPr>
          <w:b/>
          <w:bCs/>
          <w:sz w:val="24"/>
          <w:szCs w:val="28"/>
        </w:rPr>
        <w:t xml:space="preserve"> </w:t>
      </w:r>
      <w:r w:rsidRPr="00F94B4D">
        <w:rPr>
          <w:b/>
          <w:bCs/>
          <w:sz w:val="24"/>
          <w:szCs w:val="28"/>
        </w:rPr>
        <w:t xml:space="preserve">| «Έλα στον κήπο μου». | </w:t>
      </w:r>
      <w:r w:rsidRPr="00F94B4D">
        <w:rPr>
          <w:b/>
          <w:bCs/>
          <w:i/>
          <w:iCs/>
          <w:sz w:val="24"/>
          <w:szCs w:val="28"/>
        </w:rPr>
        <w:t>Εγκαίνια έκθεσης σύγχρονης τέχνης</w:t>
      </w:r>
    </w:p>
    <w:p w14:paraId="018C4996" w14:textId="77777777" w:rsidR="00916325" w:rsidRPr="003745E1" w:rsidRDefault="00916325" w:rsidP="00E908D9">
      <w:r w:rsidRPr="003745E1">
        <w:t xml:space="preserve">Μια έκθεση σύγχρονης τέχνης με πρωτότυπα έργα σε ένα εμβληματικό κτίριο του 1900. Μια αναφορά στη μαύρη σταφίδα </w:t>
      </w:r>
      <w:proofErr w:type="spellStart"/>
      <w:r w:rsidRPr="003745E1">
        <w:t>Vostizza</w:t>
      </w:r>
      <w:proofErr w:type="spellEnd"/>
      <w:r w:rsidRPr="003745E1">
        <w:t xml:space="preserve"> και το Αίγιο, την πόλη των κήπων, εστιάζοντας στη μεταφορική έννοια ενός κήπου ιδωμένου ως μέρος συνάντησης και συνάθροισης ιδεών και ανθρώπων.</w:t>
      </w:r>
    </w:p>
    <w:p w14:paraId="7DEF9F42" w14:textId="77777777" w:rsidR="00916325" w:rsidRPr="003745E1" w:rsidRDefault="00916325" w:rsidP="00E908D9">
      <w:r w:rsidRPr="003745E1">
        <w:t xml:space="preserve">Συμμετέχουν οκτώ καλλιτέχνες από Ελλάδα και Μ. Βρετανία: </w:t>
      </w:r>
      <w:proofErr w:type="spellStart"/>
      <w:r w:rsidRPr="003745E1">
        <w:t>Rob</w:t>
      </w:r>
      <w:proofErr w:type="spellEnd"/>
      <w:r w:rsidRPr="003745E1">
        <w:t xml:space="preserve"> Kesseler, Agalis Manessi, Άγγελος Αντωνόπουλος, Λουκάς Μεσσηνέζης, Γιάννης </w:t>
      </w:r>
      <w:proofErr w:type="spellStart"/>
      <w:r w:rsidRPr="003745E1">
        <w:t>Μπρούζος</w:t>
      </w:r>
      <w:proofErr w:type="spellEnd"/>
      <w:r w:rsidRPr="003745E1">
        <w:t xml:space="preserve">, Κώστας Παππάς, Μαρία </w:t>
      </w:r>
      <w:proofErr w:type="spellStart"/>
      <w:r w:rsidRPr="003745E1">
        <w:t>Τσάγκαρη</w:t>
      </w:r>
      <w:proofErr w:type="spellEnd"/>
      <w:r w:rsidRPr="003745E1">
        <w:t>, Βασίλης Ψαρράς. Επιμέλεια: Νάνσυ Χαριτωνίδου.</w:t>
      </w:r>
    </w:p>
    <w:p w14:paraId="6CBDA7C7" w14:textId="12286303" w:rsidR="00916325" w:rsidRPr="00CF5649" w:rsidRDefault="00916325" w:rsidP="0086323F">
      <w:r w:rsidRPr="0086323F">
        <w:rPr>
          <w:b/>
          <w:bCs/>
          <w:sz w:val="24"/>
        </w:rPr>
        <w:t>20:30</w:t>
      </w:r>
      <w:r w:rsidR="0042736A" w:rsidRPr="0042736A">
        <w:rPr>
          <w:b/>
          <w:bCs/>
          <w:sz w:val="24"/>
        </w:rPr>
        <w:t xml:space="preserve"> </w:t>
      </w:r>
      <w:r w:rsidRPr="0086323F">
        <w:rPr>
          <w:b/>
          <w:bCs/>
          <w:sz w:val="24"/>
        </w:rPr>
        <w:t>| Δεξίωση</w:t>
      </w:r>
      <w:r w:rsidRPr="00CF5649">
        <w:rPr>
          <w:b/>
          <w:bCs/>
          <w:sz w:val="24"/>
        </w:rPr>
        <w:t xml:space="preserve"> |</w:t>
      </w:r>
      <w:r w:rsidRPr="00CF5649">
        <w:t xml:space="preserve"> Εκλεκτό κρασί και γεύσεις μαύρης σταφίδας.</w:t>
      </w:r>
    </w:p>
    <w:p w14:paraId="54CF9906" w14:textId="1F7421F7" w:rsidR="0042736A" w:rsidRPr="0042736A" w:rsidRDefault="00916325" w:rsidP="0086323F">
      <w:pPr>
        <w:rPr>
          <w:sz w:val="24"/>
        </w:rPr>
      </w:pPr>
      <w:r w:rsidRPr="0042736A">
        <w:rPr>
          <w:b/>
          <w:bCs/>
          <w:sz w:val="24"/>
        </w:rPr>
        <w:t>2</w:t>
      </w:r>
      <w:r w:rsidR="0086323F" w:rsidRPr="0042736A">
        <w:rPr>
          <w:b/>
          <w:bCs/>
          <w:sz w:val="24"/>
        </w:rPr>
        <w:t>0</w:t>
      </w:r>
      <w:r w:rsidRPr="0042736A">
        <w:rPr>
          <w:b/>
          <w:bCs/>
          <w:sz w:val="24"/>
        </w:rPr>
        <w:t>:</w:t>
      </w:r>
      <w:r w:rsidR="0086323F" w:rsidRPr="0042736A">
        <w:rPr>
          <w:b/>
          <w:bCs/>
          <w:sz w:val="24"/>
        </w:rPr>
        <w:t>3</w:t>
      </w:r>
      <w:r w:rsidRPr="0042736A">
        <w:rPr>
          <w:b/>
          <w:bCs/>
          <w:sz w:val="24"/>
        </w:rPr>
        <w:t>0</w:t>
      </w:r>
      <w:r w:rsidR="0042736A" w:rsidRPr="0042736A">
        <w:rPr>
          <w:b/>
          <w:bCs/>
          <w:sz w:val="24"/>
        </w:rPr>
        <w:t xml:space="preserve"> </w:t>
      </w:r>
      <w:r w:rsidRPr="0042736A">
        <w:rPr>
          <w:b/>
          <w:bCs/>
          <w:sz w:val="24"/>
        </w:rPr>
        <w:t xml:space="preserve">| Μουσική | </w:t>
      </w:r>
      <w:r w:rsidRPr="0042736A">
        <w:rPr>
          <w:b/>
          <w:bCs/>
          <w:i/>
          <w:iCs/>
          <w:sz w:val="24"/>
        </w:rPr>
        <w:t xml:space="preserve">Δέσποινα </w:t>
      </w:r>
      <w:proofErr w:type="spellStart"/>
      <w:r w:rsidRPr="0042736A">
        <w:rPr>
          <w:b/>
          <w:bCs/>
          <w:i/>
          <w:iCs/>
          <w:sz w:val="24"/>
        </w:rPr>
        <w:t>Γκοτσοπούλου</w:t>
      </w:r>
      <w:proofErr w:type="spellEnd"/>
      <w:r w:rsidRPr="0042736A">
        <w:rPr>
          <w:sz w:val="24"/>
        </w:rPr>
        <w:t xml:space="preserve"> </w:t>
      </w:r>
    </w:p>
    <w:p w14:paraId="42DA6BF6" w14:textId="029A185D" w:rsidR="00916325" w:rsidRPr="00CF5649" w:rsidRDefault="0042736A" w:rsidP="00E908D9">
      <w:r>
        <w:t xml:space="preserve">Η Δέσποινα </w:t>
      </w:r>
      <w:r w:rsidR="00916325" w:rsidRPr="00CF5649">
        <w:t>έρχεται από την Πάτρα, το μεγαλύτερο λιμάνι της σταφίδας</w:t>
      </w:r>
      <w:r w:rsidR="0086323F" w:rsidRPr="0086323F">
        <w:t xml:space="preserve">. Ξεκίνησε να τραγουδάει όταν κατάλαβε πως με αυτόν τον τρόπο, με τη μουσική, μπορούσε να σταματήσει ο χρόνος να κυλά. Επηρεασμένη από πολλούς, διαφορετικούς καλλιτέχνες και είδη μουσικής, αναζητά να βρει την πηγή του ήχου σε </w:t>
      </w:r>
      <w:proofErr w:type="spellStart"/>
      <w:r w:rsidR="0086323F" w:rsidRPr="0086323F">
        <w:t>ο,τιδήποτε</w:t>
      </w:r>
      <w:proofErr w:type="spellEnd"/>
      <w:r w:rsidR="0086323F" w:rsidRPr="0086323F">
        <w:t xml:space="preserve"> την περιβάλλει. Τα δικά της κομμάτια είναι μια εξιστόρηση πραγματικών γεγονότων, όπως αυτά γεννήθηκαν μέσα της κι έντυσαν τον κόσμο της.</w:t>
      </w:r>
    </w:p>
    <w:p w14:paraId="506CA125" w14:textId="77777777" w:rsidR="00916325" w:rsidRPr="00916325" w:rsidRDefault="00916325" w:rsidP="00916325">
      <w:pPr>
        <w:rPr>
          <w:b/>
          <w:bCs/>
          <w:sz w:val="32"/>
          <w:szCs w:val="36"/>
        </w:rPr>
      </w:pPr>
      <w:r w:rsidRPr="00916325">
        <w:rPr>
          <w:b/>
          <w:bCs/>
          <w:sz w:val="32"/>
          <w:szCs w:val="36"/>
        </w:rPr>
        <w:t>ΚΥΡΙΑΚΗ 6 ΟΚΤΩΒΡΙΟΥ</w:t>
      </w:r>
    </w:p>
    <w:p w14:paraId="726EEE0B" w14:textId="6B40A245" w:rsidR="00916325" w:rsidRPr="0042736A" w:rsidRDefault="00916325" w:rsidP="00916325">
      <w:pPr>
        <w:spacing w:after="0" w:line="259" w:lineRule="auto"/>
        <w:jc w:val="left"/>
        <w:rPr>
          <w:rFonts w:cs="Segoe UI"/>
          <w:b/>
          <w:bCs/>
          <w:sz w:val="24"/>
        </w:rPr>
      </w:pPr>
      <w:r w:rsidRPr="0042736A">
        <w:rPr>
          <w:rFonts w:cs="Segoe UI"/>
          <w:b/>
          <w:bCs/>
          <w:sz w:val="24"/>
        </w:rPr>
        <w:t>20:00</w:t>
      </w:r>
      <w:r w:rsidR="0042736A" w:rsidRPr="0042736A">
        <w:rPr>
          <w:rFonts w:cs="Segoe UI"/>
          <w:b/>
          <w:bCs/>
          <w:sz w:val="24"/>
        </w:rPr>
        <w:t xml:space="preserve"> </w:t>
      </w:r>
      <w:r w:rsidRPr="0042736A">
        <w:rPr>
          <w:rFonts w:cs="Segoe UI"/>
          <w:b/>
          <w:bCs/>
          <w:sz w:val="24"/>
        </w:rPr>
        <w:t xml:space="preserve">| </w:t>
      </w:r>
      <w:proofErr w:type="spellStart"/>
      <w:r w:rsidRPr="0042736A">
        <w:rPr>
          <w:rFonts w:cs="Segoe UI"/>
          <w:b/>
          <w:bCs/>
          <w:sz w:val="24"/>
        </w:rPr>
        <w:t>Σινέ</w:t>
      </w:r>
      <w:proofErr w:type="spellEnd"/>
      <w:r w:rsidRPr="0042736A">
        <w:rPr>
          <w:rFonts w:cs="Segoe UI"/>
          <w:b/>
          <w:bCs/>
          <w:sz w:val="24"/>
        </w:rPr>
        <w:t xml:space="preserve"> </w:t>
      </w:r>
      <w:proofErr w:type="spellStart"/>
      <w:r w:rsidRPr="0042736A">
        <w:rPr>
          <w:rFonts w:cs="Segoe UI"/>
          <w:b/>
          <w:bCs/>
          <w:sz w:val="24"/>
        </w:rPr>
        <w:t>Πάνθεον</w:t>
      </w:r>
      <w:proofErr w:type="spellEnd"/>
      <w:r w:rsidRPr="0042736A">
        <w:rPr>
          <w:rFonts w:cs="Segoe UI"/>
          <w:b/>
          <w:bCs/>
          <w:sz w:val="24"/>
        </w:rPr>
        <w:t xml:space="preserve"> | </w:t>
      </w:r>
      <w:r w:rsidRPr="0042736A">
        <w:rPr>
          <w:rFonts w:cs="Segoe UI"/>
          <w:b/>
          <w:bCs/>
          <w:i/>
          <w:iCs/>
          <w:sz w:val="24"/>
        </w:rPr>
        <w:t>“</w:t>
      </w:r>
      <w:proofErr w:type="spellStart"/>
      <w:r w:rsidRPr="0042736A">
        <w:rPr>
          <w:rFonts w:cs="Segoe UI"/>
          <w:b/>
          <w:bCs/>
          <w:i/>
          <w:iCs/>
          <w:sz w:val="24"/>
        </w:rPr>
        <w:t>Camille</w:t>
      </w:r>
      <w:proofErr w:type="spellEnd"/>
      <w:r w:rsidRPr="0042736A">
        <w:rPr>
          <w:rFonts w:cs="Segoe UI"/>
          <w:b/>
          <w:bCs/>
          <w:i/>
          <w:iCs/>
          <w:sz w:val="24"/>
        </w:rPr>
        <w:t xml:space="preserve"> </w:t>
      </w:r>
      <w:proofErr w:type="spellStart"/>
      <w:r w:rsidRPr="0042736A">
        <w:rPr>
          <w:rFonts w:cs="Segoe UI"/>
          <w:b/>
          <w:bCs/>
          <w:i/>
          <w:iCs/>
          <w:sz w:val="24"/>
        </w:rPr>
        <w:t>Claudel</w:t>
      </w:r>
      <w:proofErr w:type="spellEnd"/>
      <w:r w:rsidRPr="0042736A">
        <w:rPr>
          <w:rFonts w:cs="Segoe UI"/>
          <w:b/>
          <w:bCs/>
          <w:i/>
          <w:iCs/>
          <w:sz w:val="24"/>
        </w:rPr>
        <w:t>”</w:t>
      </w:r>
      <w:r w:rsidRPr="0042736A">
        <w:rPr>
          <w:rFonts w:cs="Segoe UI"/>
          <w:b/>
          <w:bCs/>
          <w:sz w:val="24"/>
        </w:rPr>
        <w:t xml:space="preserve"> </w:t>
      </w:r>
    </w:p>
    <w:p w14:paraId="24AF0187" w14:textId="29FF87FC" w:rsidR="00916325" w:rsidRDefault="00916325" w:rsidP="00E908D9">
      <w:r w:rsidRPr="003745E1">
        <w:t xml:space="preserve">Κινηματογραφική ταινία για την ιστορία της χαρισματικής, όμως αυτοκαταστροφικής Γαλλίδας γλύπτριας </w:t>
      </w:r>
      <w:proofErr w:type="spellStart"/>
      <w:r w:rsidRPr="003745E1">
        <w:t>Καμίλ</w:t>
      </w:r>
      <w:proofErr w:type="spellEnd"/>
      <w:r w:rsidRPr="003745E1">
        <w:t xml:space="preserve"> </w:t>
      </w:r>
      <w:proofErr w:type="spellStart"/>
      <w:r w:rsidRPr="003745E1">
        <w:t>Κλοντέλ</w:t>
      </w:r>
      <w:proofErr w:type="spellEnd"/>
      <w:r w:rsidRPr="003745E1">
        <w:t xml:space="preserve">, την παθιασμένη ερωτική σχέση με τον γλύπτη </w:t>
      </w:r>
      <w:proofErr w:type="spellStart"/>
      <w:r w:rsidRPr="003745E1">
        <w:t>Ροντέν</w:t>
      </w:r>
      <w:proofErr w:type="spellEnd"/>
      <w:r w:rsidRPr="003745E1">
        <w:t xml:space="preserve"> και με την τέχνη της και την τραγική της κατάληξη.</w:t>
      </w:r>
    </w:p>
    <w:p w14:paraId="68DA5050" w14:textId="77777777" w:rsidR="00916325" w:rsidRPr="00916325" w:rsidRDefault="00916325" w:rsidP="00916325">
      <w:pPr>
        <w:rPr>
          <w:b/>
          <w:bCs/>
          <w:sz w:val="32"/>
          <w:szCs w:val="36"/>
        </w:rPr>
      </w:pPr>
      <w:r w:rsidRPr="00916325">
        <w:rPr>
          <w:b/>
          <w:bCs/>
          <w:sz w:val="32"/>
          <w:szCs w:val="36"/>
        </w:rPr>
        <w:t>ΣΑΒΒΑΤΟ 12 ΟΚΤΩΒΡΙΟΥ</w:t>
      </w:r>
    </w:p>
    <w:p w14:paraId="1A47F6B7" w14:textId="079FA990" w:rsidR="00916325" w:rsidRPr="0042736A" w:rsidRDefault="00916325" w:rsidP="00916325">
      <w:pPr>
        <w:spacing w:after="0" w:line="259" w:lineRule="auto"/>
        <w:jc w:val="left"/>
        <w:rPr>
          <w:rFonts w:cs="Segoe UI"/>
          <w:b/>
          <w:bCs/>
          <w:sz w:val="24"/>
        </w:rPr>
      </w:pPr>
      <w:r w:rsidRPr="0042736A">
        <w:rPr>
          <w:rFonts w:cs="Segoe UI"/>
          <w:b/>
          <w:bCs/>
          <w:sz w:val="24"/>
        </w:rPr>
        <w:t>20:00</w:t>
      </w:r>
      <w:r w:rsidR="0042736A">
        <w:rPr>
          <w:rFonts w:cs="Segoe UI"/>
          <w:b/>
          <w:bCs/>
          <w:sz w:val="24"/>
        </w:rPr>
        <w:t xml:space="preserve"> </w:t>
      </w:r>
      <w:r w:rsidRPr="0042736A">
        <w:rPr>
          <w:rFonts w:cs="Segoe UI"/>
          <w:b/>
          <w:bCs/>
          <w:sz w:val="24"/>
        </w:rPr>
        <w:t xml:space="preserve">| </w:t>
      </w:r>
      <w:proofErr w:type="spellStart"/>
      <w:r w:rsidRPr="0042736A">
        <w:rPr>
          <w:rFonts w:cs="Segoe UI"/>
          <w:b/>
          <w:bCs/>
          <w:sz w:val="24"/>
        </w:rPr>
        <w:t>Σινέ</w:t>
      </w:r>
      <w:proofErr w:type="spellEnd"/>
      <w:r w:rsidRPr="0042736A">
        <w:rPr>
          <w:rFonts w:cs="Segoe UI"/>
          <w:b/>
          <w:bCs/>
          <w:sz w:val="24"/>
        </w:rPr>
        <w:t xml:space="preserve"> </w:t>
      </w:r>
      <w:proofErr w:type="spellStart"/>
      <w:r w:rsidRPr="0042736A">
        <w:rPr>
          <w:rFonts w:cs="Segoe UI"/>
          <w:b/>
          <w:bCs/>
          <w:sz w:val="24"/>
        </w:rPr>
        <w:t>Πάνθεον</w:t>
      </w:r>
      <w:proofErr w:type="spellEnd"/>
      <w:r w:rsidRPr="0042736A">
        <w:rPr>
          <w:rFonts w:cs="Segoe UI"/>
          <w:b/>
          <w:bCs/>
          <w:sz w:val="24"/>
        </w:rPr>
        <w:t xml:space="preserve"> | </w:t>
      </w:r>
      <w:r w:rsidRPr="0042736A">
        <w:rPr>
          <w:rFonts w:cs="Segoe UI"/>
          <w:b/>
          <w:bCs/>
          <w:i/>
          <w:iCs/>
          <w:sz w:val="24"/>
        </w:rPr>
        <w:t>“</w:t>
      </w:r>
      <w:r w:rsidRPr="0042736A">
        <w:rPr>
          <w:rFonts w:cs="Segoe UI"/>
          <w:b/>
          <w:bCs/>
          <w:i/>
          <w:iCs/>
          <w:sz w:val="24"/>
          <w:lang w:val="en-US"/>
        </w:rPr>
        <w:t>Loving</w:t>
      </w:r>
      <w:r w:rsidRPr="0042736A">
        <w:rPr>
          <w:rFonts w:cs="Segoe UI"/>
          <w:b/>
          <w:bCs/>
          <w:i/>
          <w:iCs/>
          <w:sz w:val="24"/>
        </w:rPr>
        <w:t xml:space="preserve"> </w:t>
      </w:r>
      <w:r w:rsidRPr="0042736A">
        <w:rPr>
          <w:rFonts w:cs="Segoe UI"/>
          <w:b/>
          <w:bCs/>
          <w:i/>
          <w:iCs/>
          <w:sz w:val="24"/>
          <w:lang w:val="en-US"/>
        </w:rPr>
        <w:t>Vincent</w:t>
      </w:r>
      <w:r w:rsidRPr="0042736A">
        <w:rPr>
          <w:rFonts w:cs="Segoe UI"/>
          <w:b/>
          <w:bCs/>
          <w:i/>
          <w:iCs/>
          <w:sz w:val="24"/>
        </w:rPr>
        <w:t>”</w:t>
      </w:r>
    </w:p>
    <w:p w14:paraId="55D0824D" w14:textId="77777777" w:rsidR="00916325" w:rsidRDefault="00916325" w:rsidP="00E908D9">
      <w:r w:rsidRPr="003745E1">
        <w:t xml:space="preserve">Η πρώτη ταινία στην ιστορία του κινηματογράφου που είναι ζωγραφισμένη εξολοκλήρου στο χέρι ζωντανεύει τους πίνακες του </w:t>
      </w:r>
      <w:proofErr w:type="spellStart"/>
      <w:r w:rsidRPr="003745E1">
        <w:rPr>
          <w:b/>
          <w:bCs/>
        </w:rPr>
        <w:t>Βίνσεντ</w:t>
      </w:r>
      <w:proofErr w:type="spellEnd"/>
      <w:r w:rsidRPr="003745E1">
        <w:rPr>
          <w:b/>
          <w:bCs/>
        </w:rPr>
        <w:t xml:space="preserve"> Βαν </w:t>
      </w:r>
      <w:proofErr w:type="spellStart"/>
      <w:r w:rsidRPr="003745E1">
        <w:rPr>
          <w:b/>
          <w:bCs/>
        </w:rPr>
        <w:t>Γκογκ</w:t>
      </w:r>
      <w:proofErr w:type="spellEnd"/>
      <w:r w:rsidRPr="003745E1">
        <w:t xml:space="preserve"> για να αφηγηθούν την ιδιαίτερη ιστορία του ζωγράφου, την παθιασμένη ζωή και τον μυστηριώδη θάνατό του. </w:t>
      </w:r>
    </w:p>
    <w:p w14:paraId="3B23AA2D" w14:textId="77777777" w:rsidR="00916325" w:rsidRPr="003745E1" w:rsidRDefault="00916325" w:rsidP="00E908D9">
      <w:pPr>
        <w:rPr>
          <w:sz w:val="24"/>
        </w:rPr>
      </w:pPr>
      <w:r>
        <w:t>Ακολουθεί προβολή μικρού ντοκιμαντέρ και συζήτηση για το πώς δημιουργήθηκε η ταινία και πώς γι’ αυτήν ζ</w:t>
      </w:r>
      <w:r w:rsidRPr="003745E1">
        <w:t>ωγραφίστηκαν πάνω από 65.000 πίνακες</w:t>
      </w:r>
      <w:r>
        <w:t xml:space="preserve"> από πολλούς ευρωπαίους καλλιτέχνες σε διάφορες χώρες της Ευρώπης</w:t>
      </w:r>
      <w:r w:rsidRPr="003745E1">
        <w:t>.</w:t>
      </w:r>
    </w:p>
    <w:p w14:paraId="624450E5" w14:textId="77777777" w:rsidR="00916325" w:rsidRPr="00916325" w:rsidRDefault="00916325" w:rsidP="00916325">
      <w:pPr>
        <w:rPr>
          <w:b/>
          <w:bCs/>
          <w:sz w:val="32"/>
          <w:szCs w:val="36"/>
        </w:rPr>
      </w:pPr>
      <w:r w:rsidRPr="00916325">
        <w:rPr>
          <w:b/>
          <w:bCs/>
          <w:sz w:val="32"/>
          <w:szCs w:val="36"/>
        </w:rPr>
        <w:t>ΚΥΡΙΑΚΗ 13 ΟΚΤΩΒΡΙΟΥ</w:t>
      </w:r>
    </w:p>
    <w:p w14:paraId="71E04525" w14:textId="0074B11E" w:rsidR="00916325" w:rsidRPr="0042736A" w:rsidRDefault="00916325" w:rsidP="00916325">
      <w:pPr>
        <w:spacing w:after="0" w:line="259" w:lineRule="auto"/>
        <w:jc w:val="left"/>
        <w:rPr>
          <w:rFonts w:cs="Segoe UI"/>
          <w:b/>
          <w:bCs/>
          <w:sz w:val="24"/>
        </w:rPr>
      </w:pPr>
      <w:r w:rsidRPr="0042736A">
        <w:rPr>
          <w:rFonts w:cs="Segoe UI"/>
          <w:b/>
          <w:bCs/>
          <w:sz w:val="24"/>
        </w:rPr>
        <w:t>20:00</w:t>
      </w:r>
      <w:r w:rsidR="0042736A" w:rsidRPr="0042736A">
        <w:rPr>
          <w:rFonts w:cs="Segoe UI"/>
          <w:b/>
          <w:bCs/>
          <w:sz w:val="24"/>
        </w:rPr>
        <w:t xml:space="preserve"> </w:t>
      </w:r>
      <w:r w:rsidRPr="0042736A">
        <w:rPr>
          <w:rFonts w:cs="Segoe UI"/>
          <w:b/>
          <w:bCs/>
          <w:sz w:val="24"/>
        </w:rPr>
        <w:t xml:space="preserve">| «Από το αμπέλι στην UNESCO» | </w:t>
      </w:r>
      <w:r w:rsidRPr="0042736A">
        <w:rPr>
          <w:rFonts w:cs="Segoe UI"/>
          <w:b/>
          <w:bCs/>
          <w:i/>
          <w:iCs/>
          <w:sz w:val="24"/>
        </w:rPr>
        <w:t xml:space="preserve">Η πολιτιστική κληρονομιά της μαύρης σταφίδας </w:t>
      </w:r>
    </w:p>
    <w:p w14:paraId="43C9821F" w14:textId="77777777" w:rsidR="00916325" w:rsidRPr="00CF5649" w:rsidRDefault="00916325" w:rsidP="00E908D9">
      <w:r w:rsidRPr="00CF5649">
        <w:t xml:space="preserve">Η παγκοσμίως μοναδική κορινθιακή (μαύρη) σταφίδα παράγεται στα </w:t>
      </w:r>
      <w:proofErr w:type="spellStart"/>
      <w:r w:rsidRPr="00CF5649">
        <w:t>σταφιδάμπελα</w:t>
      </w:r>
      <w:proofErr w:type="spellEnd"/>
      <w:r w:rsidRPr="00CF5649">
        <w:t xml:space="preserve"> της Πελοποννήσου και των νησιών του Ιονίου. Η </w:t>
      </w:r>
      <w:proofErr w:type="spellStart"/>
      <w:r w:rsidRPr="00CF5649">
        <w:t>σταφιδοκαλλιέργεια</w:t>
      </w:r>
      <w:proofErr w:type="spellEnd"/>
      <w:r w:rsidRPr="00CF5649">
        <w:t xml:space="preserve">, παραγωγή και εμπορική </w:t>
      </w:r>
      <w:r w:rsidRPr="00CF5649">
        <w:lastRenderedPageBreak/>
        <w:t xml:space="preserve">διακίνηση της μαύρης σταφίδας διαμορφώνουν για αιώνες τον συλλογικό βίο αλλά και το πολιτιστικό τοπίο των σταφιδοπαραγωγών κοινοτήτων και των περιοχών τους. Η σπουδαιότητα της καλλιέργειας της μαύρης σταφίδας οδήγησε στην εγγραφή της το 2018 στο </w:t>
      </w:r>
      <w:r w:rsidRPr="00CF5649">
        <w:rPr>
          <w:b/>
          <w:bCs/>
        </w:rPr>
        <w:t>Εθνικό Ευρετήριο Άυλης Πολιτιστικής Κληρονομιάς,</w:t>
      </w:r>
      <w:r w:rsidRPr="00CF5649">
        <w:t xml:space="preserve"> κατόπιν πρωτοβουλίας και ενεργειών της </w:t>
      </w:r>
      <w:r w:rsidRPr="00CF5649">
        <w:rPr>
          <w:b/>
          <w:bCs/>
        </w:rPr>
        <w:t>Παναιγιαλείου Ένωσης Συνεταιρισμών (ΠΕΣ).</w:t>
      </w:r>
      <w:r w:rsidRPr="00CF5649">
        <w:t xml:space="preserve"> </w:t>
      </w:r>
    </w:p>
    <w:p w14:paraId="2491A579" w14:textId="77777777" w:rsidR="00916325" w:rsidRPr="00CF5649" w:rsidRDefault="00916325" w:rsidP="00E908D9">
      <w:r w:rsidRPr="00CF5649">
        <w:t>Ποια είναι τα επόμενα βήματα;</w:t>
      </w:r>
    </w:p>
    <w:p w14:paraId="0285CE01" w14:textId="37D0206B" w:rsidR="00916325" w:rsidRDefault="00916325" w:rsidP="00E908D9">
      <w:r w:rsidRPr="00CF5649">
        <w:t xml:space="preserve">Επιστήμονες της ΠΕΣ και εκλεκτοί προσκεκλημένοι παρουσιάζουν προτάσεις και συζητούν, διερευνώντας τα επόμενα βήματα για τις διάφορες πτυχές της μαύρης σταφίδας, μέσα από λέξεις κλειδιά: ιστορία, πολιτισμός, υγεία, </w:t>
      </w:r>
      <w:proofErr w:type="spellStart"/>
      <w:r w:rsidRPr="00CF5649">
        <w:t>υπερτροφή</w:t>
      </w:r>
      <w:proofErr w:type="spellEnd"/>
      <w:r w:rsidRPr="00CF5649">
        <w:t xml:space="preserve">, </w:t>
      </w:r>
      <w:proofErr w:type="spellStart"/>
      <w:r w:rsidRPr="00CF5649">
        <w:t>σταφιδοκαλλιέργεια</w:t>
      </w:r>
      <w:proofErr w:type="spellEnd"/>
      <w:r w:rsidRPr="00CF5649">
        <w:t>, ανάπτυξη, δρόμοι της μαύρης σταφίδας, UNESCO.</w:t>
      </w:r>
    </w:p>
    <w:p w14:paraId="623CB4EF" w14:textId="77777777" w:rsidR="00916325" w:rsidRPr="00916325" w:rsidRDefault="00916325" w:rsidP="00916325">
      <w:pPr>
        <w:rPr>
          <w:b/>
          <w:bCs/>
          <w:sz w:val="32"/>
          <w:szCs w:val="36"/>
        </w:rPr>
      </w:pPr>
      <w:r w:rsidRPr="00916325">
        <w:rPr>
          <w:b/>
          <w:bCs/>
          <w:sz w:val="32"/>
          <w:szCs w:val="36"/>
        </w:rPr>
        <w:t>ΣΑΒΒΑΤΟ 19 ΟΚΤΩΒΡΙΟΥ</w:t>
      </w:r>
    </w:p>
    <w:p w14:paraId="4DF613FC" w14:textId="5BB29053" w:rsidR="00916325" w:rsidRPr="0042736A" w:rsidRDefault="00916325" w:rsidP="00916325">
      <w:pPr>
        <w:spacing w:after="0" w:line="259" w:lineRule="auto"/>
        <w:jc w:val="left"/>
        <w:rPr>
          <w:rFonts w:cs="Segoe UI"/>
          <w:b/>
          <w:bCs/>
          <w:sz w:val="24"/>
        </w:rPr>
      </w:pPr>
      <w:r w:rsidRPr="0042736A">
        <w:rPr>
          <w:rFonts w:cs="Segoe UI"/>
          <w:b/>
          <w:bCs/>
          <w:sz w:val="24"/>
        </w:rPr>
        <w:t>19:30</w:t>
      </w:r>
      <w:r w:rsidR="0042736A" w:rsidRPr="0042736A">
        <w:rPr>
          <w:rFonts w:cs="Segoe UI"/>
          <w:b/>
          <w:bCs/>
          <w:sz w:val="24"/>
        </w:rPr>
        <w:t xml:space="preserve"> </w:t>
      </w:r>
      <w:r w:rsidRPr="0042736A">
        <w:rPr>
          <w:rFonts w:cs="Segoe UI"/>
          <w:b/>
          <w:bCs/>
          <w:sz w:val="24"/>
        </w:rPr>
        <w:t xml:space="preserve">| </w:t>
      </w:r>
      <w:r w:rsidR="0042736A" w:rsidRPr="0042736A">
        <w:rPr>
          <w:rFonts w:cs="Segoe UI"/>
          <w:b/>
          <w:bCs/>
          <w:sz w:val="24"/>
        </w:rPr>
        <w:t xml:space="preserve">Θεατρική μεταφορά διηγήματος  | </w:t>
      </w:r>
      <w:r w:rsidRPr="0042736A">
        <w:rPr>
          <w:rFonts w:cs="Segoe UI"/>
          <w:b/>
          <w:bCs/>
          <w:i/>
          <w:iCs/>
          <w:sz w:val="24"/>
        </w:rPr>
        <w:t xml:space="preserve">«Το Πριμαρόλι της Ζωής» </w:t>
      </w:r>
    </w:p>
    <w:p w14:paraId="74698F3F" w14:textId="5E6E0E5A" w:rsidR="00916325" w:rsidRDefault="00916325" w:rsidP="00E908D9">
      <w:r w:rsidRPr="00CF5649">
        <w:t xml:space="preserve">Θεατρική μεταφορά του ομώνυμου διηγήματος από το βιβλίο της Μαρίας Παναγιωτακοπούλου «Κάποτε στο Αίγιο». Ο τραγικός έρωτας μιας γυναίκας στα χρόνια της σταφίδας, που είχε μάθει να μετρά την ευτυχία με τις λίτρες σταφίδας που φόρτωνε </w:t>
      </w:r>
      <w:r>
        <w:t>σ</w:t>
      </w:r>
      <w:r w:rsidRPr="00CF5649">
        <w:t>το Πριμαρόλι για τα λιμάνια της Ευρώπης. Μουσική: Σάκης Παπαδημητρίου.</w:t>
      </w:r>
    </w:p>
    <w:p w14:paraId="10A968E3" w14:textId="77777777" w:rsidR="00916325" w:rsidRPr="00916325" w:rsidRDefault="00916325" w:rsidP="00916325">
      <w:pPr>
        <w:spacing w:after="0" w:line="259" w:lineRule="auto"/>
        <w:jc w:val="left"/>
        <w:rPr>
          <w:b/>
          <w:bCs/>
          <w:sz w:val="32"/>
          <w:szCs w:val="36"/>
        </w:rPr>
      </w:pPr>
      <w:r w:rsidRPr="00916325">
        <w:rPr>
          <w:b/>
          <w:bCs/>
          <w:sz w:val="32"/>
          <w:szCs w:val="36"/>
        </w:rPr>
        <w:t>ΚΥΡΙΑΚΗ 20 ΟΚΤΩΒΡΙΟΥ</w:t>
      </w:r>
    </w:p>
    <w:p w14:paraId="4E298FD3" w14:textId="4DB20197" w:rsidR="00916325" w:rsidRPr="00E908D9" w:rsidRDefault="00916325" w:rsidP="00916325">
      <w:pPr>
        <w:spacing w:after="0" w:line="259" w:lineRule="auto"/>
        <w:jc w:val="left"/>
        <w:rPr>
          <w:i/>
          <w:iCs/>
          <w:sz w:val="24"/>
        </w:rPr>
      </w:pPr>
      <w:r w:rsidRPr="00E908D9">
        <w:rPr>
          <w:b/>
          <w:bCs/>
          <w:sz w:val="24"/>
        </w:rPr>
        <w:t>19:30</w:t>
      </w:r>
      <w:r w:rsidR="00E908D9">
        <w:rPr>
          <w:b/>
          <w:bCs/>
          <w:sz w:val="24"/>
        </w:rPr>
        <w:t xml:space="preserve"> </w:t>
      </w:r>
      <w:r w:rsidRPr="00E908D9">
        <w:rPr>
          <w:b/>
          <w:bCs/>
          <w:sz w:val="24"/>
        </w:rPr>
        <w:t xml:space="preserve">| </w:t>
      </w:r>
      <w:proofErr w:type="spellStart"/>
      <w:r w:rsidRPr="00E908D9">
        <w:rPr>
          <w:b/>
          <w:bCs/>
          <w:sz w:val="24"/>
        </w:rPr>
        <w:t>Σινέ</w:t>
      </w:r>
      <w:proofErr w:type="spellEnd"/>
      <w:r w:rsidRPr="00E908D9">
        <w:rPr>
          <w:b/>
          <w:bCs/>
          <w:sz w:val="24"/>
        </w:rPr>
        <w:t xml:space="preserve"> </w:t>
      </w:r>
      <w:proofErr w:type="spellStart"/>
      <w:r w:rsidRPr="00E908D9">
        <w:rPr>
          <w:b/>
          <w:bCs/>
          <w:sz w:val="24"/>
        </w:rPr>
        <w:t>Πάνθεον</w:t>
      </w:r>
      <w:proofErr w:type="spellEnd"/>
      <w:r w:rsidRPr="00E908D9">
        <w:rPr>
          <w:b/>
          <w:bCs/>
          <w:sz w:val="24"/>
        </w:rPr>
        <w:t xml:space="preserve"> | </w:t>
      </w:r>
      <w:r w:rsidRPr="00E908D9">
        <w:rPr>
          <w:b/>
          <w:bCs/>
          <w:i/>
          <w:iCs/>
          <w:sz w:val="24"/>
        </w:rPr>
        <w:t>«</w:t>
      </w:r>
      <w:proofErr w:type="spellStart"/>
      <w:r w:rsidRPr="00E908D9">
        <w:rPr>
          <w:b/>
          <w:bCs/>
          <w:i/>
          <w:iCs/>
          <w:sz w:val="24"/>
        </w:rPr>
        <w:t>Βauhaus</w:t>
      </w:r>
      <w:proofErr w:type="spellEnd"/>
      <w:r w:rsidRPr="00E908D9">
        <w:rPr>
          <w:b/>
          <w:bCs/>
          <w:i/>
          <w:iCs/>
          <w:sz w:val="24"/>
        </w:rPr>
        <w:t xml:space="preserve"> - Μοντέλο και μύθος»</w:t>
      </w:r>
    </w:p>
    <w:p w14:paraId="2B7F76CF" w14:textId="77777777" w:rsidR="00916325" w:rsidRPr="00CF5649" w:rsidRDefault="00916325" w:rsidP="00E908D9">
      <w:pPr>
        <w:rPr>
          <w:b/>
          <w:bCs/>
          <w:sz w:val="24"/>
          <w:szCs w:val="28"/>
        </w:rPr>
      </w:pPr>
      <w:r w:rsidRPr="00CF5649">
        <w:t xml:space="preserve">Ένα συναρπαστικό ντοκιμαντέρ παρουσίασης της ιστορίας του </w:t>
      </w:r>
      <w:proofErr w:type="spellStart"/>
      <w:r w:rsidRPr="00CF5649">
        <w:t>επιδραστικού</w:t>
      </w:r>
      <w:proofErr w:type="spellEnd"/>
      <w:r w:rsidRPr="00CF5649">
        <w:t xml:space="preserve"> κινήματος της αρχιτεκτονικής και καλλιτεχνικής σχολής </w:t>
      </w:r>
      <w:proofErr w:type="spellStart"/>
      <w:r w:rsidRPr="00CF5649">
        <w:t>Bauhaus</w:t>
      </w:r>
      <w:proofErr w:type="spellEnd"/>
      <w:r w:rsidRPr="00CF5649">
        <w:t xml:space="preserve">, με την ευκαιρία συμπλήρωσης 100 ετών από το ξεκίνημά του. </w:t>
      </w:r>
    </w:p>
    <w:p w14:paraId="53FD9EEB" w14:textId="48D9E823" w:rsidR="00916325" w:rsidRPr="00E908D9" w:rsidRDefault="00916325" w:rsidP="00916325">
      <w:pPr>
        <w:spacing w:after="0" w:line="259" w:lineRule="auto"/>
        <w:jc w:val="left"/>
        <w:rPr>
          <w:b/>
          <w:bCs/>
          <w:sz w:val="24"/>
        </w:rPr>
      </w:pPr>
      <w:r w:rsidRPr="00E908D9">
        <w:rPr>
          <w:b/>
          <w:bCs/>
          <w:sz w:val="24"/>
        </w:rPr>
        <w:t>21:15</w:t>
      </w:r>
      <w:r w:rsidR="00E908D9">
        <w:rPr>
          <w:b/>
          <w:bCs/>
          <w:sz w:val="24"/>
        </w:rPr>
        <w:t xml:space="preserve"> </w:t>
      </w:r>
      <w:r w:rsidRPr="00E908D9">
        <w:rPr>
          <w:b/>
          <w:bCs/>
          <w:sz w:val="24"/>
        </w:rPr>
        <w:t xml:space="preserve">| </w:t>
      </w:r>
      <w:r w:rsidR="00E908D9" w:rsidRPr="00E908D9">
        <w:rPr>
          <w:b/>
          <w:bCs/>
          <w:sz w:val="24"/>
        </w:rPr>
        <w:t xml:space="preserve">Διάλογος  | </w:t>
      </w:r>
      <w:r w:rsidRPr="00E908D9">
        <w:rPr>
          <w:b/>
          <w:bCs/>
          <w:i/>
          <w:iCs/>
          <w:sz w:val="24"/>
        </w:rPr>
        <w:t>Άνω τελεία</w:t>
      </w:r>
      <w:r w:rsidRPr="00E908D9">
        <w:rPr>
          <w:b/>
          <w:bCs/>
          <w:sz w:val="24"/>
        </w:rPr>
        <w:t xml:space="preserve"> </w:t>
      </w:r>
    </w:p>
    <w:p w14:paraId="43C66E4B" w14:textId="77777777" w:rsidR="00916325" w:rsidRPr="00CF5649" w:rsidRDefault="00916325" w:rsidP="00E908D9">
      <w:r w:rsidRPr="00CF5649">
        <w:t xml:space="preserve">Κλείνοντας το πρώτο Φεστιβάλ Πριμαρόλια, σημαντικοί προσκεκλημένοι συζητούν για το πώς η </w:t>
      </w:r>
      <w:r w:rsidRPr="00CF5649">
        <w:rPr>
          <w:b/>
          <w:bCs/>
        </w:rPr>
        <w:t>τέχνη</w:t>
      </w:r>
      <w:r w:rsidRPr="00CF5649">
        <w:t xml:space="preserve">, ο </w:t>
      </w:r>
      <w:r w:rsidRPr="00CF5649">
        <w:rPr>
          <w:b/>
          <w:bCs/>
        </w:rPr>
        <w:t>πολιτισμός</w:t>
      </w:r>
      <w:r w:rsidRPr="00CF5649">
        <w:t xml:space="preserve"> και η </w:t>
      </w:r>
      <w:r w:rsidRPr="00CF5649">
        <w:rPr>
          <w:b/>
          <w:bCs/>
        </w:rPr>
        <w:t>αρχιτεκτονική της σταφίδας</w:t>
      </w:r>
      <w:r w:rsidRPr="00CF5649">
        <w:t xml:space="preserve"> -από τα λινά και τις </w:t>
      </w:r>
      <w:proofErr w:type="spellStart"/>
      <w:r w:rsidRPr="00CF5649">
        <w:t>σταφιδαποθήκες</w:t>
      </w:r>
      <w:proofErr w:type="spellEnd"/>
      <w:r w:rsidRPr="00CF5649">
        <w:t xml:space="preserve"> στα αρχοντικά και τον </w:t>
      </w:r>
      <w:proofErr w:type="spellStart"/>
      <w:r w:rsidRPr="00CF5649">
        <w:t>Τσίλλερ</w:t>
      </w:r>
      <w:proofErr w:type="spellEnd"/>
      <w:r w:rsidRPr="00CF5649">
        <w:t xml:space="preserve">- θα μπορούσαν να αποτελέσουν στοιχεία ταυτότητας για τις περιοχές, μέσα από εμπνευσμένες σύγχρονες παρεμβάσεις αλλά και </w:t>
      </w:r>
      <w:proofErr w:type="spellStart"/>
      <w:r w:rsidRPr="00CF5649">
        <w:t>στοχευμένα</w:t>
      </w:r>
      <w:proofErr w:type="spellEnd"/>
      <w:r w:rsidRPr="00CF5649">
        <w:t xml:space="preserve"> χρηματοδοτικά εργαλεία και προγράμματα. </w:t>
      </w:r>
    </w:p>
    <w:p w14:paraId="2E8213AE" w14:textId="77777777" w:rsidR="00916325" w:rsidRPr="00CF5649" w:rsidRDefault="00916325" w:rsidP="00E908D9">
      <w:r w:rsidRPr="00CF5649">
        <w:t xml:space="preserve">Παρουσίαση του Σχεδίου διατοπικής συνεργασίας </w:t>
      </w:r>
      <w:r w:rsidRPr="00CF5649">
        <w:rPr>
          <w:b/>
          <w:bCs/>
        </w:rPr>
        <w:t>LEADER/CLLD</w:t>
      </w:r>
      <w:r w:rsidRPr="00CF5649">
        <w:t xml:space="preserve"> «</w:t>
      </w:r>
      <w:r w:rsidRPr="00CF5649">
        <w:rPr>
          <w:i/>
          <w:iCs/>
        </w:rPr>
        <w:t>Πριμαρόλια - Στους δρόμους της μαύρης σταφίδας</w:t>
      </w:r>
      <w:r w:rsidRPr="00CF5649">
        <w:t xml:space="preserve">» της ΑΧΑΪΑ ΑΝΑΠΤΥΞΙΑΚΗ Α.Ε. </w:t>
      </w:r>
    </w:p>
    <w:p w14:paraId="77387786" w14:textId="2709F6D6" w:rsidR="00916325" w:rsidRDefault="00916325" w:rsidP="00E908D9">
      <w:r w:rsidRPr="00CF5649">
        <w:t>Κλείσιμο έκθεσης και Φεστιβάλ Πριμαρόλια 2019.</w:t>
      </w:r>
    </w:p>
    <w:p w14:paraId="4C4E3EDF" w14:textId="77777777" w:rsidR="00916325" w:rsidRPr="00916325" w:rsidRDefault="00916325" w:rsidP="00916325">
      <w:pPr>
        <w:rPr>
          <w:b/>
          <w:bCs/>
          <w:sz w:val="32"/>
          <w:szCs w:val="36"/>
        </w:rPr>
      </w:pPr>
      <w:r w:rsidRPr="00916325">
        <w:rPr>
          <w:b/>
          <w:bCs/>
          <w:sz w:val="32"/>
          <w:szCs w:val="36"/>
        </w:rPr>
        <w:t>ΟΛΕΣ ΤΙΣ ΗΜΕΡΕΣ 5 - 20 ΟΚΤΩΒΡΙΟΥ</w:t>
      </w:r>
    </w:p>
    <w:p w14:paraId="70CEE021" w14:textId="4972A73C" w:rsidR="00916325" w:rsidRPr="00E908D9" w:rsidRDefault="00916325" w:rsidP="00916325">
      <w:pPr>
        <w:spacing w:after="0" w:line="259" w:lineRule="auto"/>
        <w:jc w:val="left"/>
        <w:rPr>
          <w:b/>
          <w:bCs/>
          <w:i/>
          <w:iCs/>
          <w:sz w:val="24"/>
        </w:rPr>
      </w:pPr>
      <w:r w:rsidRPr="00E908D9">
        <w:rPr>
          <w:b/>
          <w:bCs/>
          <w:sz w:val="24"/>
        </w:rPr>
        <w:t xml:space="preserve">Έκθεση σύγχρονης τέχνης </w:t>
      </w:r>
      <w:r w:rsidR="00E908D9">
        <w:rPr>
          <w:b/>
          <w:bCs/>
          <w:sz w:val="24"/>
        </w:rPr>
        <w:t xml:space="preserve">| </w:t>
      </w:r>
      <w:r w:rsidRPr="00E908D9">
        <w:rPr>
          <w:b/>
          <w:bCs/>
          <w:i/>
          <w:iCs/>
          <w:sz w:val="24"/>
        </w:rPr>
        <w:t>«Έλα στον κήπο μου»</w:t>
      </w:r>
    </w:p>
    <w:p w14:paraId="4B793A23" w14:textId="77777777" w:rsidR="00916325" w:rsidRPr="00E908D9" w:rsidRDefault="00916325" w:rsidP="00E908D9">
      <w:r w:rsidRPr="00E908D9">
        <w:t xml:space="preserve">Επίσκεψη έκθεσης </w:t>
      </w:r>
      <w:r w:rsidRPr="00E908D9">
        <w:rPr>
          <w:b/>
          <w:bCs/>
        </w:rPr>
        <w:t>11:00 - 13:00</w:t>
      </w:r>
      <w:r w:rsidRPr="00E908D9">
        <w:t xml:space="preserve"> και </w:t>
      </w:r>
      <w:r w:rsidRPr="00E908D9">
        <w:rPr>
          <w:b/>
          <w:bCs/>
        </w:rPr>
        <w:t>18:00 - 21:00</w:t>
      </w:r>
      <w:r w:rsidRPr="00E908D9">
        <w:t xml:space="preserve"> καθημερινά.</w:t>
      </w:r>
    </w:p>
    <w:p w14:paraId="04B83D24" w14:textId="77777777" w:rsidR="00916325" w:rsidRPr="00E908D9" w:rsidRDefault="00916325" w:rsidP="00E908D9">
      <w:r w:rsidRPr="00E908D9">
        <w:t xml:space="preserve">Πρωινές επισκέψεις σχολείων και ομάδων και συμμετοχή σε εκπαιδευτικά προγράμματα: κατόπιν συνεννόησης. </w:t>
      </w:r>
      <w:proofErr w:type="spellStart"/>
      <w:r w:rsidRPr="00E908D9">
        <w:t>Τηλ</w:t>
      </w:r>
      <w:proofErr w:type="spellEnd"/>
      <w:r w:rsidRPr="00E908D9">
        <w:t>. 6974.143416.</w:t>
      </w:r>
    </w:p>
    <w:p w14:paraId="5C016140" w14:textId="77777777" w:rsidR="00916325" w:rsidRPr="00E908D9" w:rsidRDefault="00916325" w:rsidP="00916325">
      <w:pPr>
        <w:spacing w:after="0" w:line="259" w:lineRule="auto"/>
        <w:jc w:val="left"/>
        <w:rPr>
          <w:sz w:val="24"/>
        </w:rPr>
      </w:pPr>
      <w:proofErr w:type="spellStart"/>
      <w:r w:rsidRPr="00E908D9">
        <w:rPr>
          <w:b/>
          <w:bCs/>
          <w:sz w:val="24"/>
        </w:rPr>
        <w:t>Σινέ</w:t>
      </w:r>
      <w:proofErr w:type="spellEnd"/>
      <w:r w:rsidRPr="00E908D9">
        <w:rPr>
          <w:b/>
          <w:bCs/>
          <w:sz w:val="24"/>
        </w:rPr>
        <w:t xml:space="preserve"> </w:t>
      </w:r>
      <w:proofErr w:type="spellStart"/>
      <w:r w:rsidRPr="00E908D9">
        <w:rPr>
          <w:b/>
          <w:bCs/>
          <w:sz w:val="24"/>
        </w:rPr>
        <w:t>Πάνθεον</w:t>
      </w:r>
      <w:proofErr w:type="spellEnd"/>
      <w:r w:rsidRPr="00E908D9">
        <w:rPr>
          <w:b/>
          <w:bCs/>
          <w:sz w:val="24"/>
        </w:rPr>
        <w:t xml:space="preserve"> | </w:t>
      </w:r>
      <w:r w:rsidRPr="00E908D9">
        <w:rPr>
          <w:b/>
          <w:bCs/>
          <w:i/>
          <w:iCs/>
          <w:sz w:val="24"/>
        </w:rPr>
        <w:t>«Αμήχανη βιομηχανία - Πάτρα»</w:t>
      </w:r>
      <w:r w:rsidRPr="00E908D9">
        <w:rPr>
          <w:sz w:val="24"/>
        </w:rPr>
        <w:t xml:space="preserve"> </w:t>
      </w:r>
    </w:p>
    <w:p w14:paraId="7C09B90D" w14:textId="4E5D01FC" w:rsidR="00A54725" w:rsidRDefault="00916325" w:rsidP="00E908D9">
      <w:r w:rsidRPr="00E908D9">
        <w:t>Προβολή ντοκιμαντέρ για το πρώην κέντρο του δυτικοευρωπαϊκού εμπορίου, το οποίο άνθισε οικονομικά λόγω της τεράστιας παραγωγής και εξαγωγής σταφίδας (παροχή υλικού: ΑΡΧΕΙΟ ΕΡΤ Α.Ε.)</w:t>
      </w:r>
    </w:p>
    <w:p w14:paraId="6121F597" w14:textId="77777777" w:rsidR="00916325" w:rsidRPr="00034988" w:rsidRDefault="00916325" w:rsidP="00034988">
      <w:pPr>
        <w:rPr>
          <w:sz w:val="8"/>
          <w:szCs w:val="10"/>
        </w:rPr>
      </w:pPr>
    </w:p>
    <w:p w14:paraId="1D11F4A0" w14:textId="1C0D1C50" w:rsidR="00294D70" w:rsidRPr="007161AA" w:rsidRDefault="00294D70" w:rsidP="00294D70">
      <w:pPr>
        <w:pStyle w:val="2"/>
      </w:pPr>
      <w:r w:rsidRPr="007161AA">
        <w:lastRenderedPageBreak/>
        <w:t>ΧΩΡΟ</w:t>
      </w:r>
      <w:r w:rsidR="0068629C" w:rsidRPr="007161AA">
        <w:t>Σ</w:t>
      </w:r>
      <w:r w:rsidRPr="007161AA">
        <w:t xml:space="preserve"> ΕΚΔΗΛΩΣΕΩΝ</w:t>
      </w:r>
    </w:p>
    <w:p w14:paraId="000205BC" w14:textId="005F52D3" w:rsidR="00034988" w:rsidRDefault="00034988" w:rsidP="00034988">
      <w:r w:rsidRPr="007E09BA">
        <w:t>Το</w:t>
      </w:r>
      <w:r w:rsidR="00294D70" w:rsidRPr="007E09BA">
        <w:t xml:space="preserve"> </w:t>
      </w:r>
      <w:r w:rsidR="0068629C" w:rsidRPr="007E09BA">
        <w:t>Φ</w:t>
      </w:r>
      <w:r w:rsidR="00294D70" w:rsidRPr="007E09BA">
        <w:t xml:space="preserve">εστιβάλ </w:t>
      </w:r>
      <w:r w:rsidR="0068629C" w:rsidRPr="007E09BA">
        <w:t xml:space="preserve">Πριμαρόλια </w:t>
      </w:r>
      <w:r w:rsidRPr="007E09BA">
        <w:t xml:space="preserve">2019 και </w:t>
      </w:r>
      <w:r w:rsidR="00294D70" w:rsidRPr="007E09BA">
        <w:t xml:space="preserve">η έκθεση σύγχρονης τέχνης «Έλα στον κήπο μου» </w:t>
      </w:r>
      <w:r w:rsidRPr="007E09BA">
        <w:t>στεγάζονται</w:t>
      </w:r>
      <w:r w:rsidR="00294D70" w:rsidRPr="007E09BA">
        <w:t xml:space="preserve"> </w:t>
      </w:r>
      <w:r w:rsidRPr="007E09BA">
        <w:t>σ</w:t>
      </w:r>
      <w:r w:rsidR="00294D70" w:rsidRPr="007E09BA">
        <w:t xml:space="preserve">το </w:t>
      </w:r>
      <w:r w:rsidR="008A1361" w:rsidRPr="007E09BA">
        <w:t xml:space="preserve">εμβληματικό </w:t>
      </w:r>
      <w:r w:rsidR="00294D70" w:rsidRPr="007E09BA">
        <w:rPr>
          <w:b/>
          <w:bCs/>
        </w:rPr>
        <w:t xml:space="preserve">κτήριο </w:t>
      </w:r>
      <w:r w:rsidR="008A1361" w:rsidRPr="007E09BA">
        <w:rPr>
          <w:b/>
          <w:bCs/>
        </w:rPr>
        <w:t xml:space="preserve">ιδιοκτησίας </w:t>
      </w:r>
      <w:r w:rsidR="00294D70" w:rsidRPr="007E09BA">
        <w:rPr>
          <w:b/>
          <w:bCs/>
        </w:rPr>
        <w:t>Κανελλόπουλου-</w:t>
      </w:r>
      <w:proofErr w:type="spellStart"/>
      <w:r w:rsidR="00294D70" w:rsidRPr="007E09BA">
        <w:rPr>
          <w:b/>
          <w:bCs/>
        </w:rPr>
        <w:t>Κριτσωταλάκη</w:t>
      </w:r>
      <w:proofErr w:type="spellEnd"/>
      <w:r w:rsidR="00294D70" w:rsidRPr="007E09BA">
        <w:t xml:space="preserve">, </w:t>
      </w:r>
      <w:r w:rsidR="00F70FCF" w:rsidRPr="007E09BA">
        <w:t xml:space="preserve">στην παραλία Αιγίου, </w:t>
      </w:r>
      <w:r w:rsidRPr="007E09BA">
        <w:t xml:space="preserve">το οποίο ανοίγει για πρώτη φορά τις πόρτες του μετά από δεκαετίες. Το </w:t>
      </w:r>
      <w:r w:rsidR="00F70FCF" w:rsidRPr="007E09BA">
        <w:t xml:space="preserve">τριών επιπέδων </w:t>
      </w:r>
      <w:proofErr w:type="spellStart"/>
      <w:r w:rsidR="008A1361" w:rsidRPr="007E09BA">
        <w:t>πετρόκτιστο</w:t>
      </w:r>
      <w:proofErr w:type="spellEnd"/>
      <w:r w:rsidR="008A1361" w:rsidRPr="007E09BA">
        <w:t xml:space="preserve"> </w:t>
      </w:r>
      <w:r w:rsidR="0068629C" w:rsidRPr="007E09BA">
        <w:t xml:space="preserve">διατηρητέο </w:t>
      </w:r>
      <w:r w:rsidR="008A1361" w:rsidRPr="007E09BA">
        <w:t>κτήριο του 1900 χρησιμοποι</w:t>
      </w:r>
      <w:r w:rsidRPr="007E09BA">
        <w:t xml:space="preserve">ήθηκε αρχικά </w:t>
      </w:r>
      <w:r w:rsidR="008A1361" w:rsidRPr="007E09BA">
        <w:t>ως σ</w:t>
      </w:r>
      <w:r w:rsidR="00294D70" w:rsidRPr="007E09BA">
        <w:t>ταφιδ</w:t>
      </w:r>
      <w:r w:rsidR="008A1361" w:rsidRPr="007E09BA">
        <w:t xml:space="preserve">αποθήκη, γραφεία εμπορικής δραστηριότητας αλλά και κατοικία </w:t>
      </w:r>
      <w:r w:rsidRPr="007E09BA">
        <w:t>του</w:t>
      </w:r>
      <w:r w:rsidR="008A1361" w:rsidRPr="007E09BA">
        <w:t xml:space="preserve"> τότε ιδιοκτήτη του σταφιδ</w:t>
      </w:r>
      <w:r w:rsidRPr="007E09BA">
        <w:t>εμπόρου</w:t>
      </w:r>
      <w:r w:rsidR="00294D70" w:rsidRPr="007E09BA">
        <w:t xml:space="preserve"> </w:t>
      </w:r>
      <w:proofErr w:type="spellStart"/>
      <w:r w:rsidR="00294D70" w:rsidRPr="007E09BA">
        <w:t>Στ</w:t>
      </w:r>
      <w:proofErr w:type="spellEnd"/>
      <w:r w:rsidR="00294D70" w:rsidRPr="007E09BA">
        <w:t>. Σταυρόπουλο</w:t>
      </w:r>
      <w:r w:rsidRPr="007E09BA">
        <w:t>υ</w:t>
      </w:r>
      <w:r w:rsidR="00F70FCF" w:rsidRPr="007E09BA">
        <w:t xml:space="preserve">, ενώ το 1985 ενέπνευσε </w:t>
      </w:r>
      <w:r w:rsidR="00294D70" w:rsidRPr="007E09BA">
        <w:t xml:space="preserve">τον σκηνοθέτη Θεόδωρο Αγγελόπουλο </w:t>
      </w:r>
      <w:r w:rsidR="00CB6BFB" w:rsidRPr="007E09BA">
        <w:t xml:space="preserve">να το χρησιμοποιήσει ως </w:t>
      </w:r>
      <w:proofErr w:type="spellStart"/>
      <w:r w:rsidR="00CB6BFB" w:rsidRPr="007E09BA">
        <w:rPr>
          <w:b/>
          <w:bCs/>
          <w:i/>
          <w:iCs/>
        </w:rPr>
        <w:t>Σινέ</w:t>
      </w:r>
      <w:proofErr w:type="spellEnd"/>
      <w:r w:rsidR="00CB6BFB" w:rsidRPr="007E09BA">
        <w:rPr>
          <w:b/>
          <w:bCs/>
          <w:i/>
          <w:iCs/>
        </w:rPr>
        <w:t xml:space="preserve"> </w:t>
      </w:r>
      <w:proofErr w:type="spellStart"/>
      <w:r w:rsidR="00CB6BFB" w:rsidRPr="007E09BA">
        <w:rPr>
          <w:b/>
          <w:bCs/>
          <w:i/>
          <w:iCs/>
        </w:rPr>
        <w:t>Πάνθεον</w:t>
      </w:r>
      <w:proofErr w:type="spellEnd"/>
      <w:r w:rsidR="00CB6BFB" w:rsidRPr="007E09BA">
        <w:t xml:space="preserve"> για τον </w:t>
      </w:r>
      <w:r w:rsidR="00CB6BFB" w:rsidRPr="007E09BA">
        <w:rPr>
          <w:lang w:val="en-US"/>
        </w:rPr>
        <w:t>Marcello</w:t>
      </w:r>
      <w:r w:rsidR="00CB6BFB" w:rsidRPr="007E09BA">
        <w:t xml:space="preserve"> </w:t>
      </w:r>
      <w:r w:rsidR="00CB6BFB" w:rsidRPr="007E09BA">
        <w:rPr>
          <w:lang w:val="en-US"/>
        </w:rPr>
        <w:t>Mastroianni</w:t>
      </w:r>
      <w:r w:rsidR="00CB6BFB" w:rsidRPr="007E09BA">
        <w:t xml:space="preserve"> στην ταινία του «Μελισσοκόμος»</w:t>
      </w:r>
      <w:r w:rsidRPr="007E09BA">
        <w:t>.</w:t>
      </w:r>
    </w:p>
    <w:p w14:paraId="68A29BF1" w14:textId="77777777" w:rsidR="00294D70" w:rsidRPr="007161AA" w:rsidRDefault="00294D70" w:rsidP="00294D70"/>
    <w:p w14:paraId="0E2325C5" w14:textId="77777777" w:rsidR="001C6F6A" w:rsidRPr="007161AA" w:rsidRDefault="001C6F6A" w:rsidP="00257CFD"/>
    <w:p w14:paraId="14060492" w14:textId="7A56B3A7" w:rsidR="000B39C2" w:rsidRPr="007161AA" w:rsidRDefault="005904D5" w:rsidP="000B39C2">
      <w:r w:rsidRPr="007161AA">
        <w:rPr>
          <w:noProof/>
        </w:rPr>
        <w:drawing>
          <wp:inline distT="0" distB="0" distL="0" distR="0" wp14:anchorId="064B2A33" wp14:editId="6488856A">
            <wp:extent cx="1995778" cy="456410"/>
            <wp:effectExtent l="0" t="0" r="5080" b="1270"/>
            <wp:docPr id="7" name="Εικόνα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07" t="36526" r="8788" b="36969"/>
                    <a:stretch/>
                  </pic:blipFill>
                  <pic:spPr bwMode="auto">
                    <a:xfrm>
                      <a:off x="0" y="0"/>
                      <a:ext cx="2083080" cy="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67B0B" w:rsidRPr="007161AA">
        <w:t xml:space="preserve">                                                          </w:t>
      </w:r>
      <w:r w:rsidR="00372829" w:rsidRPr="002C5884">
        <w:rPr>
          <w:b/>
          <w:bCs/>
        </w:rPr>
        <w:t>www.primarolia.com</w:t>
      </w:r>
    </w:p>
    <w:sectPr w:rsidR="000B39C2" w:rsidRPr="007161AA" w:rsidSect="006213E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247" w:bottom="964" w:left="1247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79EB56" w14:textId="77777777" w:rsidR="00B958CA" w:rsidRDefault="00B958CA">
      <w:r>
        <w:separator/>
      </w:r>
    </w:p>
  </w:endnote>
  <w:endnote w:type="continuationSeparator" w:id="0">
    <w:p w14:paraId="5C817767" w14:textId="77777777" w:rsidR="00B958CA" w:rsidRDefault="00B95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A1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A1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1887D" w14:textId="77777777" w:rsidR="00DD074C" w:rsidRDefault="00DD074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B8A24" w14:textId="2BDFC033" w:rsidR="00DD074C" w:rsidRPr="00C716A0" w:rsidRDefault="00DD074C" w:rsidP="006213E9">
    <w:pPr>
      <w:jc w:val="center"/>
    </w:pPr>
    <w:r w:rsidRPr="00C716A0">
      <w:rPr>
        <w:rFonts w:ascii="Candara" w:hAnsi="Candara" w:cstheme="minorHAnsi"/>
      </w:rPr>
      <w:t>|</w:t>
    </w:r>
    <w:sdt>
      <w:sdtPr>
        <w:id w:val="139551920"/>
        <w:docPartObj>
          <w:docPartGallery w:val="Page Numbers (Bottom of Page)"/>
          <w:docPartUnique/>
        </w:docPartObj>
      </w:sdtPr>
      <w:sdtEndPr/>
      <w:sdtContent>
        <w:r w:rsidRPr="00C716A0">
          <w:fldChar w:fldCharType="begin"/>
        </w:r>
        <w:r w:rsidRPr="00C716A0">
          <w:instrText>PAGE   \* MERGEFORMAT</w:instrText>
        </w:r>
        <w:r w:rsidRPr="00C716A0">
          <w:fldChar w:fldCharType="separate"/>
        </w:r>
        <w:r>
          <w:t>3</w:t>
        </w:r>
        <w:r w:rsidRPr="00C716A0">
          <w:fldChar w:fldCharType="end"/>
        </w:r>
        <w:r w:rsidRPr="00C716A0">
          <w:rPr>
            <w:rFonts w:ascii="Candara" w:hAnsi="Candara" w:cstheme="minorHAnsi"/>
          </w:rPr>
          <w:t>|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C44D8A" w14:textId="77777777" w:rsidR="00DD074C" w:rsidRDefault="00DD074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3574F5" w14:textId="77777777" w:rsidR="00B958CA" w:rsidRDefault="00B958CA">
      <w:r>
        <w:separator/>
      </w:r>
    </w:p>
  </w:footnote>
  <w:footnote w:type="continuationSeparator" w:id="0">
    <w:p w14:paraId="31B8F565" w14:textId="77777777" w:rsidR="00B958CA" w:rsidRDefault="00B95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49C762" w14:textId="77777777" w:rsidR="00DD074C" w:rsidRDefault="00DD074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47A4E" w14:textId="77777777" w:rsidR="00DD074C" w:rsidRDefault="00DD074C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32FF19" w14:textId="77777777" w:rsidR="00DD074C" w:rsidRDefault="00DD074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"/>
      <w:lvlJc w:val="left"/>
      <w:pPr>
        <w:tabs>
          <w:tab w:val="num" w:pos="1077"/>
        </w:tabs>
        <w:ind w:left="1077" w:hanging="170"/>
      </w:pPr>
      <w:rPr>
        <w:rFonts w:ascii="Wingdings" w:hAnsi="Wingdings" w:cs="Wingdings"/>
      </w:rPr>
    </w:lvl>
  </w:abstractNum>
  <w:abstractNum w:abstractNumId="1" w15:restartNumberingAfterBreak="0">
    <w:nsid w:val="03A9201D"/>
    <w:multiLevelType w:val="multilevel"/>
    <w:tmpl w:val="5E7AF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397A0F"/>
    <w:multiLevelType w:val="multilevel"/>
    <w:tmpl w:val="5E7AF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D71B8A"/>
    <w:multiLevelType w:val="multilevel"/>
    <w:tmpl w:val="5E7AF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1616AD"/>
    <w:multiLevelType w:val="hybridMultilevel"/>
    <w:tmpl w:val="6476740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A3AE5"/>
    <w:multiLevelType w:val="hybridMultilevel"/>
    <w:tmpl w:val="0B26147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01220"/>
    <w:multiLevelType w:val="hybridMultilevel"/>
    <w:tmpl w:val="2A7ADB6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54768"/>
    <w:multiLevelType w:val="multilevel"/>
    <w:tmpl w:val="5E7AF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233F17"/>
    <w:multiLevelType w:val="multilevel"/>
    <w:tmpl w:val="5E7AF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061C0C"/>
    <w:multiLevelType w:val="hybridMultilevel"/>
    <w:tmpl w:val="60CE583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174AC"/>
    <w:multiLevelType w:val="hybridMultilevel"/>
    <w:tmpl w:val="C42E9AB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793B9D"/>
    <w:multiLevelType w:val="hybridMultilevel"/>
    <w:tmpl w:val="6896B9E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F51678"/>
    <w:multiLevelType w:val="hybridMultilevel"/>
    <w:tmpl w:val="39DC0D0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407D0B"/>
    <w:multiLevelType w:val="hybridMultilevel"/>
    <w:tmpl w:val="9482C3C2"/>
    <w:lvl w:ilvl="0" w:tplc="23887EB4">
      <w:start w:val="1"/>
      <w:numFmt w:val="bullet"/>
      <w:lvlText w:val="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C253C1D"/>
    <w:multiLevelType w:val="hybridMultilevel"/>
    <w:tmpl w:val="DC56627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73453"/>
    <w:multiLevelType w:val="multilevel"/>
    <w:tmpl w:val="5E7AF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DF370E"/>
    <w:multiLevelType w:val="hybridMultilevel"/>
    <w:tmpl w:val="C0F8691E"/>
    <w:lvl w:ilvl="0" w:tplc="23887EB4">
      <w:start w:val="1"/>
      <w:numFmt w:val="bullet"/>
      <w:lvlText w:val="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687DCB"/>
    <w:multiLevelType w:val="hybridMultilevel"/>
    <w:tmpl w:val="750CEA7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755CEA"/>
    <w:multiLevelType w:val="hybridMultilevel"/>
    <w:tmpl w:val="68BA1EF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1820F6"/>
    <w:multiLevelType w:val="multilevel"/>
    <w:tmpl w:val="40A21A1A"/>
    <w:styleLink w:val="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bCs/>
      </w:rPr>
    </w:lvl>
    <w:lvl w:ilvl="1">
      <w:start w:val="1"/>
      <w:numFmt w:val="bullet"/>
      <w:lvlText w:val="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7D26E5"/>
    <w:multiLevelType w:val="hybridMultilevel"/>
    <w:tmpl w:val="980EF26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982A24"/>
    <w:multiLevelType w:val="hybridMultilevel"/>
    <w:tmpl w:val="DA9AF00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8E7D75"/>
    <w:multiLevelType w:val="hybridMultilevel"/>
    <w:tmpl w:val="8F44A86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E51B90"/>
    <w:multiLevelType w:val="multilevel"/>
    <w:tmpl w:val="5E7AF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3A71BA1"/>
    <w:multiLevelType w:val="hybridMultilevel"/>
    <w:tmpl w:val="2F8427E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C50619"/>
    <w:multiLevelType w:val="multilevel"/>
    <w:tmpl w:val="5E7AF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051AE6"/>
    <w:multiLevelType w:val="hybridMultilevel"/>
    <w:tmpl w:val="356CF5E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C0517E"/>
    <w:multiLevelType w:val="hybridMultilevel"/>
    <w:tmpl w:val="2AA69C6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4F21CF"/>
    <w:multiLevelType w:val="hybridMultilevel"/>
    <w:tmpl w:val="6C28D0B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4958AB"/>
    <w:multiLevelType w:val="hybridMultilevel"/>
    <w:tmpl w:val="CB983E5E"/>
    <w:lvl w:ilvl="0" w:tplc="0408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30" w15:restartNumberingAfterBreak="0">
    <w:nsid w:val="5E90734A"/>
    <w:multiLevelType w:val="hybridMultilevel"/>
    <w:tmpl w:val="4ECC5B5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B07535"/>
    <w:multiLevelType w:val="multilevel"/>
    <w:tmpl w:val="5E7AF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3E22E8E"/>
    <w:multiLevelType w:val="hybridMultilevel"/>
    <w:tmpl w:val="7492971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6B3C63"/>
    <w:multiLevelType w:val="hybridMultilevel"/>
    <w:tmpl w:val="BAE0C5C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0666BE"/>
    <w:multiLevelType w:val="hybridMultilevel"/>
    <w:tmpl w:val="C24C737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2C3D3C"/>
    <w:multiLevelType w:val="multilevel"/>
    <w:tmpl w:val="5E7AF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0DE53AA"/>
    <w:multiLevelType w:val="multilevel"/>
    <w:tmpl w:val="55CA8C14"/>
    <w:styleLink w:val="a0"/>
    <w:lvl w:ilvl="0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B20D7"/>
    <w:multiLevelType w:val="hybridMultilevel"/>
    <w:tmpl w:val="425045C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D8280C"/>
    <w:multiLevelType w:val="hybridMultilevel"/>
    <w:tmpl w:val="104ECB7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6E0E01"/>
    <w:multiLevelType w:val="hybridMultilevel"/>
    <w:tmpl w:val="F940BD5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FA4B0C"/>
    <w:multiLevelType w:val="multilevel"/>
    <w:tmpl w:val="5E7AF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36"/>
  </w:num>
  <w:num w:numId="3">
    <w:abstractNumId w:val="1"/>
  </w:num>
  <w:num w:numId="4">
    <w:abstractNumId w:val="5"/>
  </w:num>
  <w:num w:numId="5">
    <w:abstractNumId w:val="30"/>
  </w:num>
  <w:num w:numId="6">
    <w:abstractNumId w:val="24"/>
  </w:num>
  <w:num w:numId="7">
    <w:abstractNumId w:val="29"/>
  </w:num>
  <w:num w:numId="8">
    <w:abstractNumId w:val="17"/>
  </w:num>
  <w:num w:numId="9">
    <w:abstractNumId w:val="9"/>
  </w:num>
  <w:num w:numId="10">
    <w:abstractNumId w:val="20"/>
  </w:num>
  <w:num w:numId="11">
    <w:abstractNumId w:val="18"/>
  </w:num>
  <w:num w:numId="12">
    <w:abstractNumId w:val="26"/>
  </w:num>
  <w:num w:numId="13">
    <w:abstractNumId w:val="4"/>
  </w:num>
  <w:num w:numId="14">
    <w:abstractNumId w:val="37"/>
  </w:num>
  <w:num w:numId="15">
    <w:abstractNumId w:val="6"/>
  </w:num>
  <w:num w:numId="16">
    <w:abstractNumId w:val="34"/>
  </w:num>
  <w:num w:numId="17">
    <w:abstractNumId w:val="12"/>
  </w:num>
  <w:num w:numId="18">
    <w:abstractNumId w:val="38"/>
  </w:num>
  <w:num w:numId="19">
    <w:abstractNumId w:val="11"/>
  </w:num>
  <w:num w:numId="20">
    <w:abstractNumId w:val="31"/>
  </w:num>
  <w:num w:numId="21">
    <w:abstractNumId w:val="8"/>
  </w:num>
  <w:num w:numId="22">
    <w:abstractNumId w:val="3"/>
  </w:num>
  <w:num w:numId="23">
    <w:abstractNumId w:val="23"/>
  </w:num>
  <w:num w:numId="24">
    <w:abstractNumId w:val="35"/>
  </w:num>
  <w:num w:numId="25">
    <w:abstractNumId w:val="25"/>
  </w:num>
  <w:num w:numId="26">
    <w:abstractNumId w:val="40"/>
  </w:num>
  <w:num w:numId="27">
    <w:abstractNumId w:val="15"/>
  </w:num>
  <w:num w:numId="28">
    <w:abstractNumId w:val="2"/>
  </w:num>
  <w:num w:numId="29">
    <w:abstractNumId w:val="7"/>
  </w:num>
  <w:num w:numId="30">
    <w:abstractNumId w:val="21"/>
  </w:num>
  <w:num w:numId="31">
    <w:abstractNumId w:val="27"/>
  </w:num>
  <w:num w:numId="32">
    <w:abstractNumId w:val="28"/>
  </w:num>
  <w:num w:numId="33">
    <w:abstractNumId w:val="14"/>
  </w:num>
  <w:num w:numId="34">
    <w:abstractNumId w:val="39"/>
  </w:num>
  <w:num w:numId="35">
    <w:abstractNumId w:val="10"/>
  </w:num>
  <w:num w:numId="36">
    <w:abstractNumId w:val="32"/>
  </w:num>
  <w:num w:numId="37">
    <w:abstractNumId w:val="33"/>
  </w:num>
  <w:num w:numId="38">
    <w:abstractNumId w:val="22"/>
  </w:num>
  <w:num w:numId="39">
    <w:abstractNumId w:val="13"/>
  </w:num>
  <w:num w:numId="40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attachedTemplate r:id="rId1"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49">
      <o:colormru v:ext="edit" colors="#9f9,#6f9,#caffaf,#00a4de,#00adea,#009ed6,#0097cc,#d8d5c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B2F"/>
    <w:rsid w:val="0000080A"/>
    <w:rsid w:val="00000BFC"/>
    <w:rsid w:val="00003552"/>
    <w:rsid w:val="000065A0"/>
    <w:rsid w:val="00013B61"/>
    <w:rsid w:val="00017D23"/>
    <w:rsid w:val="00026CC5"/>
    <w:rsid w:val="000304E2"/>
    <w:rsid w:val="0003057F"/>
    <w:rsid w:val="00034988"/>
    <w:rsid w:val="00034DB6"/>
    <w:rsid w:val="00035687"/>
    <w:rsid w:val="00036EC1"/>
    <w:rsid w:val="00036EE4"/>
    <w:rsid w:val="000561F5"/>
    <w:rsid w:val="0007054E"/>
    <w:rsid w:val="00072A18"/>
    <w:rsid w:val="00074F7A"/>
    <w:rsid w:val="000838A2"/>
    <w:rsid w:val="00083F7A"/>
    <w:rsid w:val="0009269F"/>
    <w:rsid w:val="00094A4C"/>
    <w:rsid w:val="000A3AA6"/>
    <w:rsid w:val="000A61D8"/>
    <w:rsid w:val="000A66CE"/>
    <w:rsid w:val="000B1723"/>
    <w:rsid w:val="000B39C2"/>
    <w:rsid w:val="000C138B"/>
    <w:rsid w:val="000D4AD7"/>
    <w:rsid w:val="000D7C6C"/>
    <w:rsid w:val="000E1A98"/>
    <w:rsid w:val="000E3FF1"/>
    <w:rsid w:val="000E4DD8"/>
    <w:rsid w:val="000E70E8"/>
    <w:rsid w:val="000E7348"/>
    <w:rsid w:val="000F4EBB"/>
    <w:rsid w:val="001044CE"/>
    <w:rsid w:val="00104928"/>
    <w:rsid w:val="00105B9F"/>
    <w:rsid w:val="0011273C"/>
    <w:rsid w:val="00113584"/>
    <w:rsid w:val="00122CB9"/>
    <w:rsid w:val="00126B5A"/>
    <w:rsid w:val="00126D5A"/>
    <w:rsid w:val="00127CC9"/>
    <w:rsid w:val="0013122E"/>
    <w:rsid w:val="00131B4B"/>
    <w:rsid w:val="001332CC"/>
    <w:rsid w:val="00133407"/>
    <w:rsid w:val="0013415F"/>
    <w:rsid w:val="0014392A"/>
    <w:rsid w:val="001445B4"/>
    <w:rsid w:val="00144F2E"/>
    <w:rsid w:val="00147A00"/>
    <w:rsid w:val="0015466C"/>
    <w:rsid w:val="00157CFE"/>
    <w:rsid w:val="00161C64"/>
    <w:rsid w:val="00182198"/>
    <w:rsid w:val="00186500"/>
    <w:rsid w:val="0019220A"/>
    <w:rsid w:val="00192E53"/>
    <w:rsid w:val="00194104"/>
    <w:rsid w:val="001A4040"/>
    <w:rsid w:val="001B43D8"/>
    <w:rsid w:val="001B6B1E"/>
    <w:rsid w:val="001C4895"/>
    <w:rsid w:val="001C5943"/>
    <w:rsid w:val="001C6F6A"/>
    <w:rsid w:val="001D04D4"/>
    <w:rsid w:val="001D0A50"/>
    <w:rsid w:val="001D0F2A"/>
    <w:rsid w:val="001D58A1"/>
    <w:rsid w:val="001D6751"/>
    <w:rsid w:val="001D75F9"/>
    <w:rsid w:val="001E6D45"/>
    <w:rsid w:val="001F2668"/>
    <w:rsid w:val="001F4565"/>
    <w:rsid w:val="0020408B"/>
    <w:rsid w:val="002045BF"/>
    <w:rsid w:val="00205DA9"/>
    <w:rsid w:val="00207742"/>
    <w:rsid w:val="00207B7C"/>
    <w:rsid w:val="0021390D"/>
    <w:rsid w:val="00217658"/>
    <w:rsid w:val="00217CDE"/>
    <w:rsid w:val="00222866"/>
    <w:rsid w:val="00226391"/>
    <w:rsid w:val="002312F4"/>
    <w:rsid w:val="002351D7"/>
    <w:rsid w:val="00235FAD"/>
    <w:rsid w:val="00237961"/>
    <w:rsid w:val="00240A8D"/>
    <w:rsid w:val="00246C0A"/>
    <w:rsid w:val="00246E54"/>
    <w:rsid w:val="00250747"/>
    <w:rsid w:val="00251235"/>
    <w:rsid w:val="00257CFD"/>
    <w:rsid w:val="002604D1"/>
    <w:rsid w:val="002621C1"/>
    <w:rsid w:val="002640D5"/>
    <w:rsid w:val="00265585"/>
    <w:rsid w:val="002671C5"/>
    <w:rsid w:val="00267F39"/>
    <w:rsid w:val="0027105C"/>
    <w:rsid w:val="002736E6"/>
    <w:rsid w:val="002737C4"/>
    <w:rsid w:val="002811CA"/>
    <w:rsid w:val="00281B0F"/>
    <w:rsid w:val="00283EF4"/>
    <w:rsid w:val="00290BC5"/>
    <w:rsid w:val="002924C0"/>
    <w:rsid w:val="00292FC0"/>
    <w:rsid w:val="0029482D"/>
    <w:rsid w:val="00294D70"/>
    <w:rsid w:val="002A49CB"/>
    <w:rsid w:val="002A5704"/>
    <w:rsid w:val="002A7EA6"/>
    <w:rsid w:val="002B14F3"/>
    <w:rsid w:val="002B2EF3"/>
    <w:rsid w:val="002B572B"/>
    <w:rsid w:val="002B59CA"/>
    <w:rsid w:val="002B74D8"/>
    <w:rsid w:val="002B7A2A"/>
    <w:rsid w:val="002C16F9"/>
    <w:rsid w:val="002C398C"/>
    <w:rsid w:val="002C55D5"/>
    <w:rsid w:val="002C5884"/>
    <w:rsid w:val="002D4B1A"/>
    <w:rsid w:val="002E31B7"/>
    <w:rsid w:val="002E342B"/>
    <w:rsid w:val="002F00D5"/>
    <w:rsid w:val="002F466C"/>
    <w:rsid w:val="002F6BF1"/>
    <w:rsid w:val="00302CB3"/>
    <w:rsid w:val="003033DC"/>
    <w:rsid w:val="00304E85"/>
    <w:rsid w:val="00310DCD"/>
    <w:rsid w:val="003113E6"/>
    <w:rsid w:val="003125F5"/>
    <w:rsid w:val="0031433B"/>
    <w:rsid w:val="00315C20"/>
    <w:rsid w:val="00330CA6"/>
    <w:rsid w:val="003322E4"/>
    <w:rsid w:val="0033672A"/>
    <w:rsid w:val="003408A6"/>
    <w:rsid w:val="00341935"/>
    <w:rsid w:val="0036440B"/>
    <w:rsid w:val="003676F3"/>
    <w:rsid w:val="003710D1"/>
    <w:rsid w:val="00372829"/>
    <w:rsid w:val="00372B0E"/>
    <w:rsid w:val="00373090"/>
    <w:rsid w:val="003745E1"/>
    <w:rsid w:val="00376CF5"/>
    <w:rsid w:val="00377712"/>
    <w:rsid w:val="00387B02"/>
    <w:rsid w:val="00390518"/>
    <w:rsid w:val="003A0F86"/>
    <w:rsid w:val="003A573E"/>
    <w:rsid w:val="003A6E95"/>
    <w:rsid w:val="003A78F4"/>
    <w:rsid w:val="003B2C86"/>
    <w:rsid w:val="003B7AE4"/>
    <w:rsid w:val="003C1583"/>
    <w:rsid w:val="003C29DC"/>
    <w:rsid w:val="003C61FB"/>
    <w:rsid w:val="003D56BB"/>
    <w:rsid w:val="003D7AB1"/>
    <w:rsid w:val="003E6FB4"/>
    <w:rsid w:val="003E7719"/>
    <w:rsid w:val="003F1A32"/>
    <w:rsid w:val="003F2282"/>
    <w:rsid w:val="003F39C4"/>
    <w:rsid w:val="003F4776"/>
    <w:rsid w:val="003F48BB"/>
    <w:rsid w:val="00400C38"/>
    <w:rsid w:val="004148EF"/>
    <w:rsid w:val="004203C3"/>
    <w:rsid w:val="0042616C"/>
    <w:rsid w:val="004267EF"/>
    <w:rsid w:val="0042736A"/>
    <w:rsid w:val="0043656D"/>
    <w:rsid w:val="00441851"/>
    <w:rsid w:val="00444637"/>
    <w:rsid w:val="004548B7"/>
    <w:rsid w:val="004555CE"/>
    <w:rsid w:val="00456C08"/>
    <w:rsid w:val="00457562"/>
    <w:rsid w:val="004612F3"/>
    <w:rsid w:val="00461A88"/>
    <w:rsid w:val="0046282F"/>
    <w:rsid w:val="004640E2"/>
    <w:rsid w:val="00464686"/>
    <w:rsid w:val="00470BD2"/>
    <w:rsid w:val="00471710"/>
    <w:rsid w:val="00472D00"/>
    <w:rsid w:val="004759D4"/>
    <w:rsid w:val="0047657A"/>
    <w:rsid w:val="004814CB"/>
    <w:rsid w:val="00485E66"/>
    <w:rsid w:val="00485FC2"/>
    <w:rsid w:val="00486087"/>
    <w:rsid w:val="00487838"/>
    <w:rsid w:val="00492AE9"/>
    <w:rsid w:val="0049418B"/>
    <w:rsid w:val="004B03BF"/>
    <w:rsid w:val="004B5A91"/>
    <w:rsid w:val="004C2149"/>
    <w:rsid w:val="004C57B8"/>
    <w:rsid w:val="004C5F6F"/>
    <w:rsid w:val="004D1F5A"/>
    <w:rsid w:val="004D2EFC"/>
    <w:rsid w:val="004D3494"/>
    <w:rsid w:val="004D3C1F"/>
    <w:rsid w:val="004D49FF"/>
    <w:rsid w:val="004E7A19"/>
    <w:rsid w:val="004F062F"/>
    <w:rsid w:val="004F362F"/>
    <w:rsid w:val="004F3D30"/>
    <w:rsid w:val="004F3F57"/>
    <w:rsid w:val="004F5E29"/>
    <w:rsid w:val="004F5F0B"/>
    <w:rsid w:val="00502B2E"/>
    <w:rsid w:val="0050405E"/>
    <w:rsid w:val="005048FC"/>
    <w:rsid w:val="00505EC3"/>
    <w:rsid w:val="005123D9"/>
    <w:rsid w:val="00512D10"/>
    <w:rsid w:val="005201CE"/>
    <w:rsid w:val="00525BF9"/>
    <w:rsid w:val="00526474"/>
    <w:rsid w:val="005276A1"/>
    <w:rsid w:val="005279CC"/>
    <w:rsid w:val="00527E99"/>
    <w:rsid w:val="00530C9E"/>
    <w:rsid w:val="00532078"/>
    <w:rsid w:val="00535F29"/>
    <w:rsid w:val="00540823"/>
    <w:rsid w:val="00542666"/>
    <w:rsid w:val="00544987"/>
    <w:rsid w:val="00544BFE"/>
    <w:rsid w:val="0055168B"/>
    <w:rsid w:val="0055633C"/>
    <w:rsid w:val="005570D0"/>
    <w:rsid w:val="00562623"/>
    <w:rsid w:val="00564662"/>
    <w:rsid w:val="005653FB"/>
    <w:rsid w:val="0056768B"/>
    <w:rsid w:val="00580F64"/>
    <w:rsid w:val="0058278B"/>
    <w:rsid w:val="005832A4"/>
    <w:rsid w:val="0058432E"/>
    <w:rsid w:val="00584932"/>
    <w:rsid w:val="005904D5"/>
    <w:rsid w:val="005908D8"/>
    <w:rsid w:val="00592A84"/>
    <w:rsid w:val="005A44F2"/>
    <w:rsid w:val="005B6D23"/>
    <w:rsid w:val="005C3848"/>
    <w:rsid w:val="005C5A58"/>
    <w:rsid w:val="005C636C"/>
    <w:rsid w:val="005D2C18"/>
    <w:rsid w:val="005E0D47"/>
    <w:rsid w:val="005E2890"/>
    <w:rsid w:val="005E2927"/>
    <w:rsid w:val="005F19D2"/>
    <w:rsid w:val="005F36C4"/>
    <w:rsid w:val="005F68A8"/>
    <w:rsid w:val="00602841"/>
    <w:rsid w:val="00602EE8"/>
    <w:rsid w:val="00606A7B"/>
    <w:rsid w:val="00613EB7"/>
    <w:rsid w:val="006213E9"/>
    <w:rsid w:val="006214F4"/>
    <w:rsid w:val="00621B46"/>
    <w:rsid w:val="00623ED1"/>
    <w:rsid w:val="0062460A"/>
    <w:rsid w:val="006270F9"/>
    <w:rsid w:val="00627775"/>
    <w:rsid w:val="00635112"/>
    <w:rsid w:val="00636BAD"/>
    <w:rsid w:val="0063768E"/>
    <w:rsid w:val="00641C42"/>
    <w:rsid w:val="006420AD"/>
    <w:rsid w:val="006439BA"/>
    <w:rsid w:val="006460B6"/>
    <w:rsid w:val="00646840"/>
    <w:rsid w:val="00647A04"/>
    <w:rsid w:val="0065184E"/>
    <w:rsid w:val="00652D52"/>
    <w:rsid w:val="006558C6"/>
    <w:rsid w:val="00663CDD"/>
    <w:rsid w:val="006643C6"/>
    <w:rsid w:val="00664736"/>
    <w:rsid w:val="00666009"/>
    <w:rsid w:val="00673B31"/>
    <w:rsid w:val="00675B61"/>
    <w:rsid w:val="0068629C"/>
    <w:rsid w:val="006864C9"/>
    <w:rsid w:val="0069080D"/>
    <w:rsid w:val="00697E84"/>
    <w:rsid w:val="006A209A"/>
    <w:rsid w:val="006A6565"/>
    <w:rsid w:val="006B028F"/>
    <w:rsid w:val="006B36D0"/>
    <w:rsid w:val="006B4E09"/>
    <w:rsid w:val="006B7925"/>
    <w:rsid w:val="006B7CCB"/>
    <w:rsid w:val="006D21E0"/>
    <w:rsid w:val="006D354D"/>
    <w:rsid w:val="006D4741"/>
    <w:rsid w:val="006E0173"/>
    <w:rsid w:val="006E22A9"/>
    <w:rsid w:val="006E3C91"/>
    <w:rsid w:val="006F2525"/>
    <w:rsid w:val="006F4E0D"/>
    <w:rsid w:val="006F5E66"/>
    <w:rsid w:val="0070247A"/>
    <w:rsid w:val="00703186"/>
    <w:rsid w:val="00704110"/>
    <w:rsid w:val="00705DDE"/>
    <w:rsid w:val="007153E1"/>
    <w:rsid w:val="00715D48"/>
    <w:rsid w:val="007161AA"/>
    <w:rsid w:val="0071749D"/>
    <w:rsid w:val="00721E4A"/>
    <w:rsid w:val="007232FF"/>
    <w:rsid w:val="00724728"/>
    <w:rsid w:val="007265BE"/>
    <w:rsid w:val="007324AA"/>
    <w:rsid w:val="00740E38"/>
    <w:rsid w:val="00744A49"/>
    <w:rsid w:val="007528A7"/>
    <w:rsid w:val="00753080"/>
    <w:rsid w:val="007538BE"/>
    <w:rsid w:val="0075646B"/>
    <w:rsid w:val="00757BBE"/>
    <w:rsid w:val="0076091F"/>
    <w:rsid w:val="0076341C"/>
    <w:rsid w:val="00767B0B"/>
    <w:rsid w:val="00770FE6"/>
    <w:rsid w:val="00774A4A"/>
    <w:rsid w:val="007760E1"/>
    <w:rsid w:val="0078241D"/>
    <w:rsid w:val="00784A3A"/>
    <w:rsid w:val="00790F67"/>
    <w:rsid w:val="00796B41"/>
    <w:rsid w:val="007A38E0"/>
    <w:rsid w:val="007B1532"/>
    <w:rsid w:val="007B3A3C"/>
    <w:rsid w:val="007B5D5B"/>
    <w:rsid w:val="007C0526"/>
    <w:rsid w:val="007C4648"/>
    <w:rsid w:val="007C54DD"/>
    <w:rsid w:val="007C732A"/>
    <w:rsid w:val="007C76D0"/>
    <w:rsid w:val="007D7E45"/>
    <w:rsid w:val="007E09BA"/>
    <w:rsid w:val="007E0DF2"/>
    <w:rsid w:val="007E1B91"/>
    <w:rsid w:val="007E5AC1"/>
    <w:rsid w:val="007E61CA"/>
    <w:rsid w:val="007F0A3A"/>
    <w:rsid w:val="007F1472"/>
    <w:rsid w:val="007F7728"/>
    <w:rsid w:val="00800E60"/>
    <w:rsid w:val="00801652"/>
    <w:rsid w:val="00804A9A"/>
    <w:rsid w:val="00806C71"/>
    <w:rsid w:val="00807520"/>
    <w:rsid w:val="00810708"/>
    <w:rsid w:val="00811575"/>
    <w:rsid w:val="0081230D"/>
    <w:rsid w:val="00813094"/>
    <w:rsid w:val="0082048B"/>
    <w:rsid w:val="00820792"/>
    <w:rsid w:val="00820CBE"/>
    <w:rsid w:val="008378CF"/>
    <w:rsid w:val="008470A1"/>
    <w:rsid w:val="00852648"/>
    <w:rsid w:val="00853C15"/>
    <w:rsid w:val="00856D1C"/>
    <w:rsid w:val="00857CB5"/>
    <w:rsid w:val="0086323F"/>
    <w:rsid w:val="008635D3"/>
    <w:rsid w:val="00864B62"/>
    <w:rsid w:val="00867955"/>
    <w:rsid w:val="00870FD8"/>
    <w:rsid w:val="0087341D"/>
    <w:rsid w:val="0087496A"/>
    <w:rsid w:val="00874EEF"/>
    <w:rsid w:val="00880063"/>
    <w:rsid w:val="00881E99"/>
    <w:rsid w:val="008871DA"/>
    <w:rsid w:val="008878E7"/>
    <w:rsid w:val="00890CCC"/>
    <w:rsid w:val="0089178A"/>
    <w:rsid w:val="00893111"/>
    <w:rsid w:val="00896837"/>
    <w:rsid w:val="00896EE1"/>
    <w:rsid w:val="008A1361"/>
    <w:rsid w:val="008A21B0"/>
    <w:rsid w:val="008B09CD"/>
    <w:rsid w:val="008B7AA7"/>
    <w:rsid w:val="008C17E2"/>
    <w:rsid w:val="008C42DB"/>
    <w:rsid w:val="008C44CA"/>
    <w:rsid w:val="008C5EAD"/>
    <w:rsid w:val="008D1D1C"/>
    <w:rsid w:val="008D22DB"/>
    <w:rsid w:val="008D292D"/>
    <w:rsid w:val="008E67CE"/>
    <w:rsid w:val="008E6AF8"/>
    <w:rsid w:val="008E6D0B"/>
    <w:rsid w:val="008F2783"/>
    <w:rsid w:val="008F3023"/>
    <w:rsid w:val="008F55E2"/>
    <w:rsid w:val="008F600E"/>
    <w:rsid w:val="008F611B"/>
    <w:rsid w:val="00903B2D"/>
    <w:rsid w:val="00907CB8"/>
    <w:rsid w:val="00913462"/>
    <w:rsid w:val="00913971"/>
    <w:rsid w:val="00914375"/>
    <w:rsid w:val="00916325"/>
    <w:rsid w:val="0091641D"/>
    <w:rsid w:val="00916A1B"/>
    <w:rsid w:val="009205BF"/>
    <w:rsid w:val="009266B3"/>
    <w:rsid w:val="00927BF0"/>
    <w:rsid w:val="00930F4A"/>
    <w:rsid w:val="009322F7"/>
    <w:rsid w:val="009368D1"/>
    <w:rsid w:val="00937BCA"/>
    <w:rsid w:val="009447D9"/>
    <w:rsid w:val="00950608"/>
    <w:rsid w:val="009520A9"/>
    <w:rsid w:val="00953E2C"/>
    <w:rsid w:val="00960391"/>
    <w:rsid w:val="00962F54"/>
    <w:rsid w:val="0096418C"/>
    <w:rsid w:val="00965078"/>
    <w:rsid w:val="0096717D"/>
    <w:rsid w:val="00967F7C"/>
    <w:rsid w:val="0097536F"/>
    <w:rsid w:val="00975880"/>
    <w:rsid w:val="00982C1B"/>
    <w:rsid w:val="00982CA4"/>
    <w:rsid w:val="00984DD2"/>
    <w:rsid w:val="00986FBD"/>
    <w:rsid w:val="00991612"/>
    <w:rsid w:val="009935E3"/>
    <w:rsid w:val="0099665C"/>
    <w:rsid w:val="00997EE6"/>
    <w:rsid w:val="009A03A3"/>
    <w:rsid w:val="009A41C0"/>
    <w:rsid w:val="009A49F8"/>
    <w:rsid w:val="009A4C02"/>
    <w:rsid w:val="009B183B"/>
    <w:rsid w:val="009B2981"/>
    <w:rsid w:val="009B3CEE"/>
    <w:rsid w:val="009B56C9"/>
    <w:rsid w:val="009C0E2A"/>
    <w:rsid w:val="009C27DC"/>
    <w:rsid w:val="009C29C9"/>
    <w:rsid w:val="009D1EA0"/>
    <w:rsid w:val="009D2BFB"/>
    <w:rsid w:val="009D55BD"/>
    <w:rsid w:val="009D60D4"/>
    <w:rsid w:val="009E09E8"/>
    <w:rsid w:val="009E1D0A"/>
    <w:rsid w:val="009E5126"/>
    <w:rsid w:val="009E600A"/>
    <w:rsid w:val="009F013D"/>
    <w:rsid w:val="009F019A"/>
    <w:rsid w:val="009F01EF"/>
    <w:rsid w:val="009F57FB"/>
    <w:rsid w:val="009F59B4"/>
    <w:rsid w:val="009F5B99"/>
    <w:rsid w:val="009F651E"/>
    <w:rsid w:val="009F7269"/>
    <w:rsid w:val="00A02B6A"/>
    <w:rsid w:val="00A02BB2"/>
    <w:rsid w:val="00A06647"/>
    <w:rsid w:val="00A07767"/>
    <w:rsid w:val="00A1057B"/>
    <w:rsid w:val="00A140BA"/>
    <w:rsid w:val="00A20130"/>
    <w:rsid w:val="00A2190A"/>
    <w:rsid w:val="00A42409"/>
    <w:rsid w:val="00A4291A"/>
    <w:rsid w:val="00A43B63"/>
    <w:rsid w:val="00A4655D"/>
    <w:rsid w:val="00A46DF1"/>
    <w:rsid w:val="00A53BD8"/>
    <w:rsid w:val="00A54725"/>
    <w:rsid w:val="00A54DE9"/>
    <w:rsid w:val="00A54F62"/>
    <w:rsid w:val="00A55A2D"/>
    <w:rsid w:val="00A56C87"/>
    <w:rsid w:val="00A60ACE"/>
    <w:rsid w:val="00A60F8C"/>
    <w:rsid w:val="00A658A1"/>
    <w:rsid w:val="00A66841"/>
    <w:rsid w:val="00A67B51"/>
    <w:rsid w:val="00A74FD6"/>
    <w:rsid w:val="00A75617"/>
    <w:rsid w:val="00A76993"/>
    <w:rsid w:val="00A76EC6"/>
    <w:rsid w:val="00A87265"/>
    <w:rsid w:val="00A87467"/>
    <w:rsid w:val="00A96E90"/>
    <w:rsid w:val="00A97F15"/>
    <w:rsid w:val="00AA16E4"/>
    <w:rsid w:val="00AA3E80"/>
    <w:rsid w:val="00AA6574"/>
    <w:rsid w:val="00AB1839"/>
    <w:rsid w:val="00AB2246"/>
    <w:rsid w:val="00AB42CD"/>
    <w:rsid w:val="00AB589D"/>
    <w:rsid w:val="00AD5812"/>
    <w:rsid w:val="00AE474C"/>
    <w:rsid w:val="00AE52B1"/>
    <w:rsid w:val="00AE6710"/>
    <w:rsid w:val="00AF6B17"/>
    <w:rsid w:val="00B019DA"/>
    <w:rsid w:val="00B0211D"/>
    <w:rsid w:val="00B022AB"/>
    <w:rsid w:val="00B02DD6"/>
    <w:rsid w:val="00B0387B"/>
    <w:rsid w:val="00B03A7C"/>
    <w:rsid w:val="00B06BB7"/>
    <w:rsid w:val="00B14A5F"/>
    <w:rsid w:val="00B153C9"/>
    <w:rsid w:val="00B176FB"/>
    <w:rsid w:val="00B23509"/>
    <w:rsid w:val="00B24645"/>
    <w:rsid w:val="00B27054"/>
    <w:rsid w:val="00B27B1F"/>
    <w:rsid w:val="00B32817"/>
    <w:rsid w:val="00B32BDD"/>
    <w:rsid w:val="00B4042B"/>
    <w:rsid w:val="00B4383B"/>
    <w:rsid w:val="00B4626E"/>
    <w:rsid w:val="00B46564"/>
    <w:rsid w:val="00B4659E"/>
    <w:rsid w:val="00B50939"/>
    <w:rsid w:val="00B54A1D"/>
    <w:rsid w:val="00B60223"/>
    <w:rsid w:val="00B60576"/>
    <w:rsid w:val="00B63035"/>
    <w:rsid w:val="00B63C45"/>
    <w:rsid w:val="00B63F81"/>
    <w:rsid w:val="00B6539E"/>
    <w:rsid w:val="00B67112"/>
    <w:rsid w:val="00B75BA5"/>
    <w:rsid w:val="00B76B3D"/>
    <w:rsid w:val="00B84080"/>
    <w:rsid w:val="00B8777B"/>
    <w:rsid w:val="00B901A6"/>
    <w:rsid w:val="00B91C95"/>
    <w:rsid w:val="00B9208F"/>
    <w:rsid w:val="00B92F7C"/>
    <w:rsid w:val="00B93046"/>
    <w:rsid w:val="00B958CA"/>
    <w:rsid w:val="00BA1C56"/>
    <w:rsid w:val="00BA525B"/>
    <w:rsid w:val="00BA7A6B"/>
    <w:rsid w:val="00BB0D3D"/>
    <w:rsid w:val="00BB4D0D"/>
    <w:rsid w:val="00BB4D78"/>
    <w:rsid w:val="00BB7792"/>
    <w:rsid w:val="00BC0691"/>
    <w:rsid w:val="00BC135A"/>
    <w:rsid w:val="00BC4C77"/>
    <w:rsid w:val="00BD15AD"/>
    <w:rsid w:val="00BD1C8C"/>
    <w:rsid w:val="00BD2559"/>
    <w:rsid w:val="00BD30AC"/>
    <w:rsid w:val="00BD6DB0"/>
    <w:rsid w:val="00BE194F"/>
    <w:rsid w:val="00BE4C37"/>
    <w:rsid w:val="00BE6AF3"/>
    <w:rsid w:val="00BE6B14"/>
    <w:rsid w:val="00BF18AC"/>
    <w:rsid w:val="00BF4C84"/>
    <w:rsid w:val="00BF59BA"/>
    <w:rsid w:val="00BF7FDF"/>
    <w:rsid w:val="00C076AA"/>
    <w:rsid w:val="00C10B2F"/>
    <w:rsid w:val="00C117A6"/>
    <w:rsid w:val="00C1256D"/>
    <w:rsid w:val="00C12F50"/>
    <w:rsid w:val="00C138C4"/>
    <w:rsid w:val="00C14A02"/>
    <w:rsid w:val="00C20E2B"/>
    <w:rsid w:val="00C26010"/>
    <w:rsid w:val="00C26116"/>
    <w:rsid w:val="00C26996"/>
    <w:rsid w:val="00C27D0F"/>
    <w:rsid w:val="00C31D54"/>
    <w:rsid w:val="00C3326F"/>
    <w:rsid w:val="00C4002C"/>
    <w:rsid w:val="00C4522F"/>
    <w:rsid w:val="00C464D0"/>
    <w:rsid w:val="00C46C0D"/>
    <w:rsid w:val="00C47D56"/>
    <w:rsid w:val="00C54571"/>
    <w:rsid w:val="00C5517A"/>
    <w:rsid w:val="00C55D51"/>
    <w:rsid w:val="00C6252A"/>
    <w:rsid w:val="00C62D41"/>
    <w:rsid w:val="00C67342"/>
    <w:rsid w:val="00C7084C"/>
    <w:rsid w:val="00C732C2"/>
    <w:rsid w:val="00C75D70"/>
    <w:rsid w:val="00C76D0A"/>
    <w:rsid w:val="00C80A07"/>
    <w:rsid w:val="00C837CB"/>
    <w:rsid w:val="00C8516D"/>
    <w:rsid w:val="00C85FC1"/>
    <w:rsid w:val="00C92491"/>
    <w:rsid w:val="00C9280A"/>
    <w:rsid w:val="00C95B78"/>
    <w:rsid w:val="00CA0E73"/>
    <w:rsid w:val="00CA210C"/>
    <w:rsid w:val="00CA249D"/>
    <w:rsid w:val="00CA639B"/>
    <w:rsid w:val="00CB09A8"/>
    <w:rsid w:val="00CB38EC"/>
    <w:rsid w:val="00CB5074"/>
    <w:rsid w:val="00CB6BFB"/>
    <w:rsid w:val="00CB6F4D"/>
    <w:rsid w:val="00CC3711"/>
    <w:rsid w:val="00CC5046"/>
    <w:rsid w:val="00CC5721"/>
    <w:rsid w:val="00CD04E2"/>
    <w:rsid w:val="00CD1588"/>
    <w:rsid w:val="00CD316E"/>
    <w:rsid w:val="00CD3307"/>
    <w:rsid w:val="00CD3BDA"/>
    <w:rsid w:val="00CD3F16"/>
    <w:rsid w:val="00CD4C00"/>
    <w:rsid w:val="00CD7DAC"/>
    <w:rsid w:val="00CF4E6A"/>
    <w:rsid w:val="00CF5649"/>
    <w:rsid w:val="00D021A2"/>
    <w:rsid w:val="00D06EE8"/>
    <w:rsid w:val="00D11127"/>
    <w:rsid w:val="00D12B46"/>
    <w:rsid w:val="00D14E22"/>
    <w:rsid w:val="00D2079D"/>
    <w:rsid w:val="00D21B0E"/>
    <w:rsid w:val="00D226DD"/>
    <w:rsid w:val="00D23EC3"/>
    <w:rsid w:val="00D2433E"/>
    <w:rsid w:val="00D27A68"/>
    <w:rsid w:val="00D53FC9"/>
    <w:rsid w:val="00D6397D"/>
    <w:rsid w:val="00D6406D"/>
    <w:rsid w:val="00D65AEB"/>
    <w:rsid w:val="00D661CC"/>
    <w:rsid w:val="00D66202"/>
    <w:rsid w:val="00D67360"/>
    <w:rsid w:val="00D75015"/>
    <w:rsid w:val="00D76A00"/>
    <w:rsid w:val="00D8148B"/>
    <w:rsid w:val="00D836EB"/>
    <w:rsid w:val="00D9480C"/>
    <w:rsid w:val="00D95FA6"/>
    <w:rsid w:val="00D96237"/>
    <w:rsid w:val="00D96591"/>
    <w:rsid w:val="00DA0108"/>
    <w:rsid w:val="00DA0BB4"/>
    <w:rsid w:val="00DB1A6D"/>
    <w:rsid w:val="00DB1A91"/>
    <w:rsid w:val="00DB3B84"/>
    <w:rsid w:val="00DB5388"/>
    <w:rsid w:val="00DB6E10"/>
    <w:rsid w:val="00DB7A72"/>
    <w:rsid w:val="00DC482D"/>
    <w:rsid w:val="00DC6561"/>
    <w:rsid w:val="00DD074C"/>
    <w:rsid w:val="00DD3F32"/>
    <w:rsid w:val="00DE407D"/>
    <w:rsid w:val="00E0298D"/>
    <w:rsid w:val="00E03E47"/>
    <w:rsid w:val="00E07006"/>
    <w:rsid w:val="00E11040"/>
    <w:rsid w:val="00E17AF7"/>
    <w:rsid w:val="00E21E1A"/>
    <w:rsid w:val="00E25F5F"/>
    <w:rsid w:val="00E274FF"/>
    <w:rsid w:val="00E410ED"/>
    <w:rsid w:val="00E414BC"/>
    <w:rsid w:val="00E41505"/>
    <w:rsid w:val="00E41939"/>
    <w:rsid w:val="00E4698D"/>
    <w:rsid w:val="00E54569"/>
    <w:rsid w:val="00E5562B"/>
    <w:rsid w:val="00E57CCC"/>
    <w:rsid w:val="00E60B7C"/>
    <w:rsid w:val="00E628E6"/>
    <w:rsid w:val="00E64102"/>
    <w:rsid w:val="00E649FA"/>
    <w:rsid w:val="00E67D8A"/>
    <w:rsid w:val="00E7012C"/>
    <w:rsid w:val="00E734BD"/>
    <w:rsid w:val="00E75189"/>
    <w:rsid w:val="00E865D2"/>
    <w:rsid w:val="00E908D9"/>
    <w:rsid w:val="00E93625"/>
    <w:rsid w:val="00E9776F"/>
    <w:rsid w:val="00EA3B31"/>
    <w:rsid w:val="00EB29E8"/>
    <w:rsid w:val="00EB3531"/>
    <w:rsid w:val="00ED1C1A"/>
    <w:rsid w:val="00ED54B9"/>
    <w:rsid w:val="00EF088E"/>
    <w:rsid w:val="00EF448F"/>
    <w:rsid w:val="00EF45E3"/>
    <w:rsid w:val="00EF4B8A"/>
    <w:rsid w:val="00EF5E0C"/>
    <w:rsid w:val="00F06184"/>
    <w:rsid w:val="00F10904"/>
    <w:rsid w:val="00F133D5"/>
    <w:rsid w:val="00F14338"/>
    <w:rsid w:val="00F14AE6"/>
    <w:rsid w:val="00F15D0F"/>
    <w:rsid w:val="00F205E0"/>
    <w:rsid w:val="00F24D44"/>
    <w:rsid w:val="00F25F67"/>
    <w:rsid w:val="00F300D6"/>
    <w:rsid w:val="00F30535"/>
    <w:rsid w:val="00F355C5"/>
    <w:rsid w:val="00F362EC"/>
    <w:rsid w:val="00F37EC0"/>
    <w:rsid w:val="00F411DB"/>
    <w:rsid w:val="00F421A0"/>
    <w:rsid w:val="00F42700"/>
    <w:rsid w:val="00F42729"/>
    <w:rsid w:val="00F43572"/>
    <w:rsid w:val="00F45571"/>
    <w:rsid w:val="00F4649C"/>
    <w:rsid w:val="00F47E78"/>
    <w:rsid w:val="00F52845"/>
    <w:rsid w:val="00F563C3"/>
    <w:rsid w:val="00F62AAE"/>
    <w:rsid w:val="00F63C45"/>
    <w:rsid w:val="00F66046"/>
    <w:rsid w:val="00F70394"/>
    <w:rsid w:val="00F70FCF"/>
    <w:rsid w:val="00F724E1"/>
    <w:rsid w:val="00F7381A"/>
    <w:rsid w:val="00F75913"/>
    <w:rsid w:val="00F77436"/>
    <w:rsid w:val="00F82A83"/>
    <w:rsid w:val="00F830A1"/>
    <w:rsid w:val="00F94B4D"/>
    <w:rsid w:val="00FA1B36"/>
    <w:rsid w:val="00FA4AC6"/>
    <w:rsid w:val="00FA65A6"/>
    <w:rsid w:val="00FB1B78"/>
    <w:rsid w:val="00FB1BD3"/>
    <w:rsid w:val="00FB3E2C"/>
    <w:rsid w:val="00FC026D"/>
    <w:rsid w:val="00FC3007"/>
    <w:rsid w:val="00FC4069"/>
    <w:rsid w:val="00FC7E92"/>
    <w:rsid w:val="00FD00A4"/>
    <w:rsid w:val="00FD4237"/>
    <w:rsid w:val="00FD43E8"/>
    <w:rsid w:val="00FD520B"/>
    <w:rsid w:val="00FD5CB6"/>
    <w:rsid w:val="00FD6EF6"/>
    <w:rsid w:val="00FE1A53"/>
    <w:rsid w:val="00FE2D6B"/>
    <w:rsid w:val="00FE5496"/>
    <w:rsid w:val="00FE6B45"/>
    <w:rsid w:val="00FF24A2"/>
    <w:rsid w:val="00FF4D6A"/>
    <w:rsid w:val="00FF6C55"/>
    <w:rsid w:val="00FF75E9"/>
    <w:rsid w:val="00FF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9f9,#6f9,#caffaf,#00a4de,#00adea,#009ed6,#0097cc,#d8d5ce"/>
    </o:shapedefaults>
    <o:shapelayout v:ext="edit">
      <o:idmap v:ext="edit" data="1"/>
    </o:shapelayout>
  </w:shapeDefaults>
  <w:decimalSymbol w:val=","/>
  <w:listSeparator w:val=";"/>
  <w14:docId w14:val="7503B951"/>
  <w15:docId w15:val="{D11406FB-A2B9-4F4B-B3CD-37590BE2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1">
    <w:name w:val="Normal"/>
    <w:qFormat/>
    <w:rsid w:val="00EF4B8A"/>
    <w:pPr>
      <w:spacing w:after="60" w:line="264" w:lineRule="auto"/>
      <w:jc w:val="both"/>
    </w:pPr>
    <w:rPr>
      <w:rFonts w:ascii="Segoe UI" w:hAnsi="Segoe UI"/>
      <w:sz w:val="22"/>
      <w:szCs w:val="24"/>
    </w:rPr>
  </w:style>
  <w:style w:type="paragraph" w:styleId="1">
    <w:name w:val="heading 1"/>
    <w:basedOn w:val="a1"/>
    <w:next w:val="a1"/>
    <w:qFormat/>
    <w:rsid w:val="00975880"/>
    <w:pPr>
      <w:keepNext/>
      <w:spacing w:before="240" w:after="120"/>
      <w:jc w:val="left"/>
      <w:outlineLvl w:val="0"/>
    </w:pPr>
    <w:rPr>
      <w:rFonts w:ascii="Candara" w:hAnsi="Candara" w:cs="Arial"/>
      <w:bCs/>
      <w:sz w:val="44"/>
      <w:szCs w:val="32"/>
    </w:rPr>
  </w:style>
  <w:style w:type="paragraph" w:styleId="2">
    <w:name w:val="heading 2"/>
    <w:basedOn w:val="a1"/>
    <w:next w:val="a1"/>
    <w:link w:val="2Char"/>
    <w:qFormat/>
    <w:rsid w:val="00975880"/>
    <w:pPr>
      <w:keepNext/>
      <w:spacing w:before="240" w:after="120"/>
      <w:jc w:val="left"/>
      <w:outlineLvl w:val="1"/>
    </w:pPr>
    <w:rPr>
      <w:rFonts w:ascii="Candara" w:hAnsi="Candara" w:cs="Arial"/>
      <w:b/>
      <w:bCs/>
      <w:iCs/>
      <w:sz w:val="36"/>
      <w:szCs w:val="28"/>
    </w:rPr>
  </w:style>
  <w:style w:type="paragraph" w:styleId="3">
    <w:name w:val="heading 3"/>
    <w:basedOn w:val="a1"/>
    <w:next w:val="a1"/>
    <w:link w:val="3Char"/>
    <w:qFormat/>
    <w:rsid w:val="00975880"/>
    <w:pPr>
      <w:keepNext/>
      <w:spacing w:before="240" w:after="120"/>
      <w:jc w:val="left"/>
      <w:outlineLvl w:val="2"/>
    </w:pPr>
    <w:rPr>
      <w:rFonts w:ascii="Candara" w:hAnsi="Candara" w:cs="Arial"/>
      <w:bCs/>
      <w:sz w:val="28"/>
      <w:szCs w:val="26"/>
    </w:rPr>
  </w:style>
  <w:style w:type="paragraph" w:styleId="4">
    <w:name w:val="heading 4"/>
    <w:basedOn w:val="a1"/>
    <w:next w:val="a1"/>
    <w:link w:val="4Char"/>
    <w:qFormat/>
    <w:rsid w:val="00975880"/>
    <w:pPr>
      <w:keepNext/>
      <w:spacing w:before="240" w:after="120"/>
      <w:jc w:val="left"/>
      <w:outlineLvl w:val="3"/>
    </w:pPr>
    <w:rPr>
      <w:rFonts w:ascii="Candara" w:hAnsi="Candara"/>
      <w:b/>
      <w:bCs/>
      <w:szCs w:val="28"/>
    </w:rPr>
  </w:style>
  <w:style w:type="paragraph" w:styleId="5">
    <w:name w:val="heading 5"/>
    <w:basedOn w:val="a1"/>
    <w:next w:val="a1"/>
    <w:qFormat/>
    <w:rsid w:val="007F7728"/>
    <w:pPr>
      <w:keepNext/>
      <w:tabs>
        <w:tab w:val="left" w:pos="2835"/>
        <w:tab w:val="left" w:pos="3119"/>
        <w:tab w:val="left" w:pos="4536"/>
      </w:tabs>
      <w:overflowPunct w:val="0"/>
      <w:autoSpaceDE w:val="0"/>
      <w:autoSpaceDN w:val="0"/>
      <w:adjustRightInd w:val="0"/>
      <w:spacing w:before="240" w:after="120"/>
      <w:textAlignment w:val="baseline"/>
      <w:outlineLvl w:val="4"/>
    </w:pPr>
    <w:rPr>
      <w:rFonts w:ascii="Candara" w:hAnsi="Candara"/>
      <w:b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Char">
    <w:name w:val="Επικεφαλίδα 3 Char"/>
    <w:basedOn w:val="a2"/>
    <w:link w:val="3"/>
    <w:rsid w:val="00975880"/>
    <w:rPr>
      <w:rFonts w:ascii="Candara" w:hAnsi="Candara" w:cs="Arial"/>
      <w:bCs/>
      <w:sz w:val="28"/>
      <w:szCs w:val="26"/>
    </w:rPr>
  </w:style>
  <w:style w:type="character" w:customStyle="1" w:styleId="2Char">
    <w:name w:val="Επικεφαλίδα 2 Char"/>
    <w:basedOn w:val="a2"/>
    <w:link w:val="2"/>
    <w:rsid w:val="00975880"/>
    <w:rPr>
      <w:rFonts w:ascii="Candara" w:hAnsi="Candara" w:cs="Arial"/>
      <w:b/>
      <w:bCs/>
      <w:iCs/>
      <w:sz w:val="36"/>
      <w:szCs w:val="28"/>
    </w:rPr>
  </w:style>
  <w:style w:type="table" w:styleId="a5">
    <w:name w:val="Table Grid"/>
    <w:basedOn w:val="a3"/>
    <w:rsid w:val="002A5704"/>
    <w:pPr>
      <w:spacing w:line="30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0">
    <w:name w:val="toc 3"/>
    <w:basedOn w:val="a1"/>
    <w:next w:val="a1"/>
    <w:autoRedefine/>
    <w:uiPriority w:val="39"/>
    <w:rsid w:val="00B153C9"/>
    <w:pPr>
      <w:tabs>
        <w:tab w:val="right" w:leader="underscore" w:pos="8720"/>
      </w:tabs>
      <w:spacing w:line="240" w:lineRule="auto"/>
      <w:ind w:left="680"/>
    </w:pPr>
  </w:style>
  <w:style w:type="paragraph" w:styleId="20">
    <w:name w:val="toc 2"/>
    <w:basedOn w:val="a1"/>
    <w:next w:val="a1"/>
    <w:autoRedefine/>
    <w:uiPriority w:val="39"/>
    <w:rsid w:val="00B153C9"/>
    <w:pPr>
      <w:tabs>
        <w:tab w:val="right" w:leader="underscore" w:pos="8720"/>
      </w:tabs>
      <w:spacing w:line="240" w:lineRule="auto"/>
      <w:ind w:left="340"/>
    </w:pPr>
  </w:style>
  <w:style w:type="character" w:styleId="-">
    <w:name w:val="Hyperlink"/>
    <w:basedOn w:val="a2"/>
    <w:uiPriority w:val="99"/>
    <w:rsid w:val="00627775"/>
    <w:rPr>
      <w:color w:val="0000FF"/>
      <w:u w:val="single"/>
    </w:rPr>
  </w:style>
  <w:style w:type="paragraph" w:styleId="10">
    <w:name w:val="toc 1"/>
    <w:basedOn w:val="a1"/>
    <w:next w:val="a1"/>
    <w:autoRedefine/>
    <w:uiPriority w:val="39"/>
    <w:rsid w:val="00B153C9"/>
    <w:pPr>
      <w:spacing w:before="40" w:line="240" w:lineRule="auto"/>
    </w:pPr>
    <w:rPr>
      <w:b/>
    </w:rPr>
  </w:style>
  <w:style w:type="paragraph" w:styleId="a6">
    <w:name w:val="header"/>
    <w:basedOn w:val="a1"/>
    <w:rsid w:val="00B06BB7"/>
    <w:pPr>
      <w:tabs>
        <w:tab w:val="center" w:pos="4153"/>
        <w:tab w:val="right" w:pos="8306"/>
      </w:tabs>
    </w:pPr>
  </w:style>
  <w:style w:type="paragraph" w:styleId="a7">
    <w:name w:val="footer"/>
    <w:basedOn w:val="a1"/>
    <w:rsid w:val="00B06BB7"/>
    <w:pPr>
      <w:tabs>
        <w:tab w:val="center" w:pos="4153"/>
        <w:tab w:val="right" w:pos="8306"/>
      </w:tabs>
    </w:pPr>
  </w:style>
  <w:style w:type="character" w:styleId="a8">
    <w:name w:val="page number"/>
    <w:basedOn w:val="a2"/>
    <w:rsid w:val="00B06BB7"/>
  </w:style>
  <w:style w:type="paragraph" w:styleId="Web">
    <w:name w:val="Normal (Web)"/>
    <w:basedOn w:val="a1"/>
    <w:uiPriority w:val="99"/>
    <w:rsid w:val="00A54F62"/>
  </w:style>
  <w:style w:type="character" w:styleId="a9">
    <w:name w:val="Strong"/>
    <w:basedOn w:val="a2"/>
    <w:uiPriority w:val="22"/>
    <w:qFormat/>
    <w:rsid w:val="00235FAD"/>
    <w:rPr>
      <w:b/>
      <w:bCs/>
    </w:rPr>
  </w:style>
  <w:style w:type="character" w:styleId="-0">
    <w:name w:val="FollowedHyperlink"/>
    <w:basedOn w:val="a2"/>
    <w:rsid w:val="00250747"/>
    <w:rPr>
      <w:color w:val="800080"/>
      <w:u w:val="single"/>
    </w:rPr>
  </w:style>
  <w:style w:type="paragraph" w:styleId="aa">
    <w:name w:val="List Paragraph"/>
    <w:basedOn w:val="a1"/>
    <w:uiPriority w:val="34"/>
    <w:qFormat/>
    <w:rsid w:val="004F3F57"/>
    <w:pPr>
      <w:ind w:left="720"/>
      <w:contextualSpacing/>
    </w:pPr>
    <w:rPr>
      <w:szCs w:val="22"/>
      <w:lang w:eastAsia="en-US"/>
    </w:rPr>
  </w:style>
  <w:style w:type="paragraph" w:customStyle="1" w:styleId="ab">
    <w:name w:val="Τίτλος εξώφυλλου"/>
    <w:basedOn w:val="a1"/>
    <w:qFormat/>
    <w:rsid w:val="00820CBE"/>
    <w:pPr>
      <w:jc w:val="left"/>
    </w:pPr>
    <w:rPr>
      <w:sz w:val="48"/>
      <w:szCs w:val="20"/>
    </w:rPr>
  </w:style>
  <w:style w:type="character" w:customStyle="1" w:styleId="ac">
    <w:name w:val="Υπότιτλος εξώφυλλου"/>
    <w:basedOn w:val="a2"/>
    <w:qFormat/>
    <w:rsid w:val="005570D0"/>
    <w:rPr>
      <w:rFonts w:ascii="Calibri" w:hAnsi="Calibri"/>
      <w:sz w:val="28"/>
    </w:rPr>
  </w:style>
  <w:style w:type="numbering" w:customStyle="1" w:styleId="a">
    <w:name w:val="Στυλ Κουκκίδα Έντονα"/>
    <w:basedOn w:val="a4"/>
    <w:rsid w:val="00292FC0"/>
    <w:pPr>
      <w:numPr>
        <w:numId w:val="1"/>
      </w:numPr>
    </w:pPr>
  </w:style>
  <w:style w:type="character" w:customStyle="1" w:styleId="WW8Num1z0">
    <w:name w:val="WW8Num1z0"/>
    <w:rsid w:val="005653FB"/>
    <w:rPr>
      <w:rFonts w:ascii="Wingdings" w:hAnsi="Wingdings" w:cs="Wingdings"/>
    </w:rPr>
  </w:style>
  <w:style w:type="character" w:customStyle="1" w:styleId="Absatz-Standardschriftart">
    <w:name w:val="Absatz-Standardschriftart"/>
    <w:rsid w:val="005653FB"/>
  </w:style>
  <w:style w:type="character" w:customStyle="1" w:styleId="WW-Absatz-Standardschriftart">
    <w:name w:val="WW-Absatz-Standardschriftart"/>
    <w:rsid w:val="005653FB"/>
  </w:style>
  <w:style w:type="character" w:customStyle="1" w:styleId="WW8Num2z0">
    <w:name w:val="WW8Num2z0"/>
    <w:rsid w:val="005653FB"/>
    <w:rPr>
      <w:rFonts w:ascii="Symbol" w:hAnsi="Symbol" w:cs="Symbol"/>
    </w:rPr>
  </w:style>
  <w:style w:type="character" w:customStyle="1" w:styleId="WW8Num2z1">
    <w:name w:val="WW8Num2z1"/>
    <w:rsid w:val="005653FB"/>
    <w:rPr>
      <w:rFonts w:ascii="Courier New" w:hAnsi="Courier New" w:cs="Courier New"/>
    </w:rPr>
  </w:style>
  <w:style w:type="character" w:customStyle="1" w:styleId="WW8Num2z2">
    <w:name w:val="WW8Num2z2"/>
    <w:rsid w:val="005653FB"/>
    <w:rPr>
      <w:rFonts w:ascii="Wingdings" w:hAnsi="Wingdings" w:cs="Wingdings"/>
    </w:rPr>
  </w:style>
  <w:style w:type="character" w:customStyle="1" w:styleId="WW8Num3z0">
    <w:name w:val="WW8Num3z0"/>
    <w:rsid w:val="005653FB"/>
    <w:rPr>
      <w:rFonts w:ascii="Wingdings" w:hAnsi="Wingdings" w:cs="Wingdings"/>
    </w:rPr>
  </w:style>
  <w:style w:type="character" w:customStyle="1" w:styleId="WW8Num3z1">
    <w:name w:val="WW8Num3z1"/>
    <w:rsid w:val="005653FB"/>
    <w:rPr>
      <w:rFonts w:ascii="Courier New" w:hAnsi="Courier New" w:cs="Courier New"/>
    </w:rPr>
  </w:style>
  <w:style w:type="character" w:customStyle="1" w:styleId="WW8Num3z3">
    <w:name w:val="WW8Num3z3"/>
    <w:rsid w:val="005653FB"/>
    <w:rPr>
      <w:rFonts w:ascii="Symbol" w:hAnsi="Symbol" w:cs="Symbol"/>
    </w:rPr>
  </w:style>
  <w:style w:type="character" w:customStyle="1" w:styleId="WW8Num4z0">
    <w:name w:val="WW8Num4z0"/>
    <w:rsid w:val="005653FB"/>
    <w:rPr>
      <w:rFonts w:ascii="Symbol" w:hAnsi="Symbol" w:cs="Symbol"/>
    </w:rPr>
  </w:style>
  <w:style w:type="character" w:customStyle="1" w:styleId="WW8Num5z0">
    <w:name w:val="WW8Num5z0"/>
    <w:rsid w:val="005653FB"/>
    <w:rPr>
      <w:rFonts w:ascii="Wingdings" w:hAnsi="Wingdings" w:cs="Wingdings"/>
    </w:rPr>
  </w:style>
  <w:style w:type="character" w:customStyle="1" w:styleId="WW8Num5z1">
    <w:name w:val="WW8Num5z1"/>
    <w:rsid w:val="005653FB"/>
    <w:rPr>
      <w:rFonts w:ascii="Courier New" w:hAnsi="Courier New" w:cs="Courier New"/>
    </w:rPr>
  </w:style>
  <w:style w:type="character" w:customStyle="1" w:styleId="WW8Num5z3">
    <w:name w:val="WW8Num5z3"/>
    <w:rsid w:val="005653FB"/>
    <w:rPr>
      <w:rFonts w:ascii="Symbol" w:hAnsi="Symbol" w:cs="Symbol"/>
    </w:rPr>
  </w:style>
  <w:style w:type="character" w:customStyle="1" w:styleId="WW8Num6z0">
    <w:name w:val="WW8Num6z0"/>
    <w:rsid w:val="005653FB"/>
    <w:rPr>
      <w:rFonts w:ascii="Symbol" w:hAnsi="Symbol" w:cs="Symbol"/>
    </w:rPr>
  </w:style>
  <w:style w:type="character" w:customStyle="1" w:styleId="WW8Num6z1">
    <w:name w:val="WW8Num6z1"/>
    <w:rsid w:val="005653FB"/>
    <w:rPr>
      <w:rFonts w:ascii="Courier New" w:hAnsi="Courier New" w:cs="Courier New"/>
    </w:rPr>
  </w:style>
  <w:style w:type="character" w:customStyle="1" w:styleId="WW8Num6z2">
    <w:name w:val="WW8Num6z2"/>
    <w:rsid w:val="005653FB"/>
    <w:rPr>
      <w:rFonts w:ascii="Wingdings" w:hAnsi="Wingdings" w:cs="Wingdings"/>
    </w:rPr>
  </w:style>
  <w:style w:type="character" w:customStyle="1" w:styleId="11">
    <w:name w:val="Προεπιλεγμένη γραμματοσειρά1"/>
    <w:rsid w:val="005653FB"/>
  </w:style>
  <w:style w:type="character" w:customStyle="1" w:styleId="niaeeaaiYicanaiiaoioaenU">
    <w:name w:val="?nia?eeaaiYic anaiiaoioaenU"/>
    <w:rsid w:val="005653FB"/>
    <w:rPr>
      <w:sz w:val="20"/>
    </w:rPr>
  </w:style>
  <w:style w:type="character" w:customStyle="1" w:styleId="Aneeiuooaeaao">
    <w:name w:val="Aneeiuo oae?aao"/>
    <w:rsid w:val="005653FB"/>
    <w:rPr>
      <w:sz w:val="20"/>
    </w:rPr>
  </w:style>
  <w:style w:type="character" w:customStyle="1" w:styleId="ad">
    <w:name w:val="Áñéèìüò óåëßäáò"/>
    <w:rsid w:val="005653FB"/>
    <w:rPr>
      <w:sz w:val="20"/>
    </w:rPr>
  </w:style>
  <w:style w:type="paragraph" w:customStyle="1" w:styleId="ae">
    <w:name w:val="Επικεφαλίδα"/>
    <w:basedOn w:val="a1"/>
    <w:next w:val="af"/>
    <w:rsid w:val="005653FB"/>
    <w:pPr>
      <w:keepNext/>
      <w:widowControl w:val="0"/>
      <w:suppressAutoHyphens/>
      <w:spacing w:before="240" w:after="120"/>
      <w:jc w:val="left"/>
    </w:pPr>
    <w:rPr>
      <w:rFonts w:ascii="Arial" w:eastAsia="SimSun" w:hAnsi="Arial" w:cs="Tahoma"/>
      <w:sz w:val="28"/>
      <w:szCs w:val="28"/>
      <w:lang w:eastAsia="zh-CN"/>
    </w:rPr>
  </w:style>
  <w:style w:type="paragraph" w:styleId="af">
    <w:name w:val="Body Text"/>
    <w:basedOn w:val="a1"/>
    <w:link w:val="Char"/>
    <w:rsid w:val="005653FB"/>
    <w:pPr>
      <w:widowControl w:val="0"/>
      <w:suppressAutoHyphens/>
      <w:spacing w:after="120"/>
      <w:jc w:val="left"/>
    </w:pPr>
    <w:rPr>
      <w:rFonts w:ascii="Times New Roman" w:hAnsi="Times New Roman"/>
      <w:sz w:val="20"/>
      <w:szCs w:val="20"/>
      <w:lang w:eastAsia="zh-CN"/>
    </w:rPr>
  </w:style>
  <w:style w:type="paragraph" w:styleId="af0">
    <w:name w:val="List"/>
    <w:basedOn w:val="af"/>
    <w:rsid w:val="005653FB"/>
    <w:rPr>
      <w:rFonts w:cs="Tahoma"/>
    </w:rPr>
  </w:style>
  <w:style w:type="paragraph" w:styleId="af1">
    <w:name w:val="caption"/>
    <w:basedOn w:val="a1"/>
    <w:rsid w:val="005653FB"/>
    <w:pPr>
      <w:widowControl w:val="0"/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eastAsia="zh-CN"/>
    </w:rPr>
  </w:style>
  <w:style w:type="paragraph" w:customStyle="1" w:styleId="af2">
    <w:name w:val="Ευρετήριο"/>
    <w:basedOn w:val="a1"/>
    <w:rsid w:val="005653FB"/>
    <w:pPr>
      <w:widowControl w:val="0"/>
      <w:suppressLineNumbers/>
      <w:suppressAutoHyphens/>
      <w:jc w:val="left"/>
    </w:pPr>
    <w:rPr>
      <w:rFonts w:ascii="Times New Roman" w:hAnsi="Times New Roman" w:cs="Tahoma"/>
      <w:sz w:val="20"/>
      <w:szCs w:val="20"/>
      <w:lang w:eastAsia="zh-CN"/>
    </w:rPr>
  </w:style>
  <w:style w:type="paragraph" w:customStyle="1" w:styleId="Aaoeeu">
    <w:name w:val="Aaoeeu"/>
    <w:rsid w:val="005653FB"/>
    <w:pPr>
      <w:widowControl w:val="0"/>
      <w:suppressAutoHyphens/>
    </w:pPr>
    <w:rPr>
      <w:rFonts w:eastAsia="Arial"/>
      <w:lang w:val="en-US" w:eastAsia="zh-CN"/>
    </w:rPr>
  </w:style>
  <w:style w:type="paragraph" w:customStyle="1" w:styleId="Aeeaoaeaa1">
    <w:name w:val="A?eeaoae?aa 1"/>
    <w:basedOn w:val="Aaoeeu"/>
    <w:next w:val="Aaoeeu"/>
    <w:rsid w:val="005653FB"/>
    <w:pPr>
      <w:keepNext/>
      <w:jc w:val="right"/>
    </w:pPr>
    <w:rPr>
      <w:b/>
    </w:rPr>
  </w:style>
  <w:style w:type="paragraph" w:customStyle="1" w:styleId="Aeeaoaeaa2">
    <w:name w:val="A?eeaoae?aa 2"/>
    <w:basedOn w:val="Aaoeeu"/>
    <w:next w:val="Aaoeeu"/>
    <w:rsid w:val="005653FB"/>
    <w:pPr>
      <w:keepNext/>
      <w:jc w:val="right"/>
    </w:pPr>
    <w:rPr>
      <w:i/>
    </w:rPr>
  </w:style>
  <w:style w:type="paragraph" w:customStyle="1" w:styleId="Eaoaeaa">
    <w:name w:val="Eaoae?aa"/>
    <w:basedOn w:val="Aaoeeu"/>
    <w:rsid w:val="005653FB"/>
    <w:pPr>
      <w:tabs>
        <w:tab w:val="center" w:pos="4153"/>
        <w:tab w:val="right" w:pos="8306"/>
      </w:tabs>
    </w:pPr>
  </w:style>
  <w:style w:type="paragraph" w:customStyle="1" w:styleId="OioYeeai">
    <w:name w:val="O?ioYeeai"/>
    <w:basedOn w:val="Aaoeeu"/>
    <w:rsid w:val="005653FB"/>
    <w:pPr>
      <w:tabs>
        <w:tab w:val="center" w:pos="4153"/>
        <w:tab w:val="right" w:pos="8306"/>
      </w:tabs>
    </w:pPr>
  </w:style>
  <w:style w:type="paragraph" w:customStyle="1" w:styleId="OiaeaeiYiio">
    <w:name w:val="O?ia eaeiYiio"/>
    <w:basedOn w:val="Aaoeeu"/>
    <w:rsid w:val="005653FB"/>
    <w:pPr>
      <w:jc w:val="right"/>
    </w:pPr>
  </w:style>
  <w:style w:type="paragraph" w:customStyle="1" w:styleId="OiaeaeiYiio2">
    <w:name w:val="O?ia eaeiYiio 2"/>
    <w:basedOn w:val="Aaoeeu"/>
    <w:rsid w:val="005653FB"/>
    <w:pPr>
      <w:jc w:val="right"/>
    </w:pPr>
    <w:rPr>
      <w:i/>
      <w:sz w:val="16"/>
    </w:rPr>
  </w:style>
  <w:style w:type="paragraph" w:customStyle="1" w:styleId="OiaeaeiYiio3">
    <w:name w:val="O?ia eaeiYiio 3"/>
    <w:basedOn w:val="Aaoeeu"/>
    <w:rsid w:val="005653FB"/>
    <w:pPr>
      <w:jc w:val="right"/>
    </w:pPr>
    <w:rPr>
      <w:b/>
    </w:rPr>
  </w:style>
  <w:style w:type="paragraph" w:customStyle="1" w:styleId="af3">
    <w:name w:val="Êåöáëßäá"/>
    <w:basedOn w:val="a1"/>
    <w:rsid w:val="005653FB"/>
    <w:pPr>
      <w:widowControl w:val="0"/>
      <w:tabs>
        <w:tab w:val="center" w:pos="4153"/>
        <w:tab w:val="right" w:pos="8306"/>
      </w:tabs>
      <w:suppressAutoHyphens/>
      <w:jc w:val="left"/>
    </w:pPr>
    <w:rPr>
      <w:rFonts w:ascii="Times New Roman" w:hAnsi="Times New Roman"/>
      <w:sz w:val="20"/>
      <w:szCs w:val="20"/>
      <w:lang w:eastAsia="zh-CN"/>
    </w:rPr>
  </w:style>
  <w:style w:type="paragraph" w:customStyle="1" w:styleId="af4">
    <w:name w:val="ÕðïóÝëéäï"/>
    <w:basedOn w:val="a1"/>
    <w:rsid w:val="005653FB"/>
    <w:pPr>
      <w:widowControl w:val="0"/>
      <w:tabs>
        <w:tab w:val="center" w:pos="4153"/>
        <w:tab w:val="right" w:pos="8306"/>
      </w:tabs>
      <w:suppressAutoHyphens/>
      <w:jc w:val="left"/>
    </w:pPr>
    <w:rPr>
      <w:rFonts w:ascii="Times New Roman" w:hAnsi="Times New Roman"/>
      <w:sz w:val="20"/>
      <w:szCs w:val="20"/>
      <w:lang w:eastAsia="zh-CN"/>
    </w:rPr>
  </w:style>
  <w:style w:type="paragraph" w:customStyle="1" w:styleId="af5">
    <w:name w:val="Âáóéêü"/>
    <w:rsid w:val="005653FB"/>
    <w:pPr>
      <w:widowControl w:val="0"/>
      <w:suppressAutoHyphens/>
    </w:pPr>
    <w:rPr>
      <w:rFonts w:eastAsia="Arial"/>
      <w:lang w:eastAsia="zh-CN"/>
    </w:rPr>
  </w:style>
  <w:style w:type="paragraph" w:styleId="af6">
    <w:name w:val="Body Text Indent"/>
    <w:basedOn w:val="a1"/>
    <w:link w:val="Char0"/>
    <w:rsid w:val="005653FB"/>
    <w:pPr>
      <w:widowControl w:val="0"/>
      <w:suppressAutoHyphens/>
      <w:ind w:left="34"/>
      <w:jc w:val="left"/>
    </w:pPr>
    <w:rPr>
      <w:rFonts w:ascii="Arial" w:hAnsi="Arial" w:cs="Arial"/>
      <w:sz w:val="16"/>
      <w:szCs w:val="20"/>
      <w:lang w:eastAsia="zh-CN"/>
    </w:rPr>
  </w:style>
  <w:style w:type="paragraph" w:customStyle="1" w:styleId="12">
    <w:name w:val="Åðéêåöáëßäá 1"/>
    <w:basedOn w:val="af5"/>
    <w:next w:val="af5"/>
    <w:rsid w:val="005653FB"/>
    <w:pPr>
      <w:keepNext/>
      <w:jc w:val="right"/>
    </w:pPr>
    <w:rPr>
      <w:b/>
    </w:rPr>
  </w:style>
  <w:style w:type="paragraph" w:customStyle="1" w:styleId="21">
    <w:name w:val="Åðéêåöáëßäá 2"/>
    <w:basedOn w:val="af5"/>
    <w:next w:val="af5"/>
    <w:rsid w:val="005653FB"/>
    <w:pPr>
      <w:keepNext/>
      <w:jc w:val="right"/>
    </w:pPr>
    <w:rPr>
      <w:i/>
    </w:rPr>
  </w:style>
  <w:style w:type="paragraph" w:styleId="af7">
    <w:name w:val="Balloon Text"/>
    <w:basedOn w:val="a1"/>
    <w:rsid w:val="005653FB"/>
    <w:pPr>
      <w:widowControl w:val="0"/>
      <w:suppressAutoHyphens/>
      <w:jc w:val="left"/>
    </w:pPr>
    <w:rPr>
      <w:rFonts w:ascii="Tahoma" w:hAnsi="Tahoma" w:cs="Tahoma"/>
      <w:sz w:val="16"/>
      <w:szCs w:val="16"/>
      <w:lang w:eastAsia="zh-CN"/>
    </w:rPr>
  </w:style>
  <w:style w:type="paragraph" w:customStyle="1" w:styleId="af8">
    <w:name w:val="Περιεχόμενα πίνακα"/>
    <w:basedOn w:val="a1"/>
    <w:rsid w:val="005653FB"/>
    <w:pPr>
      <w:widowControl w:val="0"/>
      <w:suppressLineNumbers/>
      <w:suppressAutoHyphens/>
      <w:jc w:val="left"/>
    </w:pPr>
    <w:rPr>
      <w:rFonts w:ascii="Times New Roman" w:hAnsi="Times New Roman"/>
      <w:sz w:val="20"/>
      <w:szCs w:val="20"/>
      <w:lang w:eastAsia="zh-CN"/>
    </w:rPr>
  </w:style>
  <w:style w:type="paragraph" w:customStyle="1" w:styleId="af9">
    <w:name w:val="Επικεφαλίδα πίνακα"/>
    <w:basedOn w:val="af8"/>
    <w:rsid w:val="005653FB"/>
    <w:pPr>
      <w:jc w:val="center"/>
    </w:pPr>
    <w:rPr>
      <w:b/>
      <w:bCs/>
    </w:rPr>
  </w:style>
  <w:style w:type="character" w:customStyle="1" w:styleId="4Char">
    <w:name w:val="Επικεφαλίδα 4 Char"/>
    <w:basedOn w:val="a2"/>
    <w:link w:val="4"/>
    <w:rsid w:val="00975880"/>
    <w:rPr>
      <w:rFonts w:ascii="Candara" w:hAnsi="Candara"/>
      <w:b/>
      <w:bCs/>
      <w:sz w:val="24"/>
      <w:szCs w:val="28"/>
    </w:rPr>
  </w:style>
  <w:style w:type="paragraph" w:styleId="40">
    <w:name w:val="toc 4"/>
    <w:basedOn w:val="a1"/>
    <w:next w:val="a1"/>
    <w:autoRedefine/>
    <w:uiPriority w:val="39"/>
    <w:rsid w:val="003A78F4"/>
    <w:pPr>
      <w:ind w:left="1021"/>
    </w:pPr>
  </w:style>
  <w:style w:type="paragraph" w:customStyle="1" w:styleId="hypertitlos">
    <w:name w:val="hypertitlos"/>
    <w:basedOn w:val="a1"/>
    <w:rsid w:val="0029482D"/>
    <w:pPr>
      <w:spacing w:before="100" w:beforeAutospacing="1" w:after="100" w:afterAutospacing="1"/>
      <w:jc w:val="left"/>
    </w:pPr>
    <w:rPr>
      <w:b/>
      <w:bCs/>
      <w:color w:val="4B5E04"/>
      <w:sz w:val="38"/>
      <w:szCs w:val="38"/>
    </w:rPr>
  </w:style>
  <w:style w:type="paragraph" w:customStyle="1" w:styleId="note">
    <w:name w:val="note"/>
    <w:basedOn w:val="a1"/>
    <w:rsid w:val="0029482D"/>
    <w:pPr>
      <w:spacing w:before="100" w:beforeAutospacing="1" w:after="100" w:afterAutospacing="1" w:line="336" w:lineRule="auto"/>
      <w:jc w:val="left"/>
    </w:pPr>
    <w:rPr>
      <w:rFonts w:ascii="MS Reference Sans Serif" w:hAnsi="MS Reference Sans Serif"/>
      <w:color w:val="993333"/>
      <w:sz w:val="18"/>
      <w:szCs w:val="18"/>
    </w:rPr>
  </w:style>
  <w:style w:type="paragraph" w:styleId="50">
    <w:name w:val="toc 5"/>
    <w:basedOn w:val="a1"/>
    <w:next w:val="a1"/>
    <w:autoRedefine/>
    <w:semiHidden/>
    <w:rsid w:val="0029482D"/>
    <w:pPr>
      <w:ind w:left="960"/>
      <w:jc w:val="left"/>
    </w:pPr>
    <w:rPr>
      <w:rFonts w:ascii="Times New Roman" w:hAnsi="Times New Roman"/>
    </w:rPr>
  </w:style>
  <w:style w:type="paragraph" w:styleId="6">
    <w:name w:val="toc 6"/>
    <w:basedOn w:val="a1"/>
    <w:next w:val="a1"/>
    <w:autoRedefine/>
    <w:semiHidden/>
    <w:rsid w:val="0029482D"/>
    <w:pPr>
      <w:ind w:left="1200"/>
      <w:jc w:val="left"/>
    </w:pPr>
    <w:rPr>
      <w:rFonts w:ascii="Times New Roman" w:hAnsi="Times New Roman"/>
    </w:rPr>
  </w:style>
  <w:style w:type="paragraph" w:styleId="7">
    <w:name w:val="toc 7"/>
    <w:basedOn w:val="a1"/>
    <w:next w:val="a1"/>
    <w:autoRedefine/>
    <w:semiHidden/>
    <w:rsid w:val="0029482D"/>
    <w:pPr>
      <w:ind w:left="1440"/>
      <w:jc w:val="left"/>
    </w:pPr>
    <w:rPr>
      <w:rFonts w:ascii="Times New Roman" w:hAnsi="Times New Roman"/>
    </w:rPr>
  </w:style>
  <w:style w:type="paragraph" w:styleId="8">
    <w:name w:val="toc 8"/>
    <w:basedOn w:val="a1"/>
    <w:next w:val="a1"/>
    <w:autoRedefine/>
    <w:semiHidden/>
    <w:rsid w:val="0029482D"/>
    <w:pPr>
      <w:ind w:left="1680"/>
      <w:jc w:val="left"/>
    </w:pPr>
    <w:rPr>
      <w:rFonts w:ascii="Times New Roman" w:hAnsi="Times New Roman"/>
    </w:rPr>
  </w:style>
  <w:style w:type="paragraph" w:styleId="9">
    <w:name w:val="toc 9"/>
    <w:basedOn w:val="a1"/>
    <w:next w:val="a1"/>
    <w:autoRedefine/>
    <w:semiHidden/>
    <w:rsid w:val="0029482D"/>
    <w:pPr>
      <w:ind w:left="1920"/>
      <w:jc w:val="left"/>
    </w:pPr>
    <w:rPr>
      <w:rFonts w:ascii="Times New Roman" w:hAnsi="Times New Roman"/>
    </w:rPr>
  </w:style>
  <w:style w:type="paragraph" w:styleId="22">
    <w:name w:val="Body Text 2"/>
    <w:basedOn w:val="a1"/>
    <w:rsid w:val="0029482D"/>
    <w:pPr>
      <w:spacing w:line="360" w:lineRule="auto"/>
    </w:pPr>
    <w:rPr>
      <w:rFonts w:ascii="Arial" w:hAnsi="Arial" w:cs="Arial"/>
    </w:rPr>
  </w:style>
  <w:style w:type="numbering" w:customStyle="1" w:styleId="a0">
    <w:name w:val="Στυλ Κουκκίδα"/>
    <w:basedOn w:val="a4"/>
    <w:rsid w:val="0029482D"/>
    <w:pPr>
      <w:numPr>
        <w:numId w:val="2"/>
      </w:numPr>
    </w:pPr>
  </w:style>
  <w:style w:type="paragraph" w:customStyle="1" w:styleId="12pt">
    <w:name w:val="Στυλ 12 pt Έντονα Σκούρο μπλε Σκιά Στοιχισμένο στο κέντρο Επά..."/>
    <w:basedOn w:val="a1"/>
    <w:rsid w:val="0029482D"/>
    <w:pPr>
      <w:spacing w:line="360" w:lineRule="auto"/>
      <w:jc w:val="center"/>
    </w:pPr>
    <w:rPr>
      <w:b/>
      <w:bCs/>
      <w:color w:val="000080"/>
      <w:szCs w:val="20"/>
    </w:rPr>
  </w:style>
  <w:style w:type="paragraph" w:customStyle="1" w:styleId="13">
    <w:name w:val="Επικεφαλίδα 1 κελιού"/>
    <w:basedOn w:val="a1"/>
    <w:rsid w:val="0029482D"/>
    <w:pPr>
      <w:ind w:right="170"/>
      <w:jc w:val="right"/>
    </w:pPr>
    <w:rPr>
      <w:color w:val="FFFFFF"/>
      <w:sz w:val="26"/>
      <w:szCs w:val="20"/>
    </w:rPr>
  </w:style>
  <w:style w:type="paragraph" w:customStyle="1" w:styleId="14">
    <w:name w:val="Στυλ Επικεφαλίδα 1 κελιού + Έντονα"/>
    <w:basedOn w:val="13"/>
    <w:rsid w:val="0029482D"/>
    <w:pPr>
      <w:pBdr>
        <w:right w:val="single" w:sz="48" w:space="4" w:color="FFCC00"/>
      </w:pBdr>
    </w:pPr>
    <w:rPr>
      <w:b/>
      <w:bCs/>
    </w:rPr>
  </w:style>
  <w:style w:type="paragraph" w:customStyle="1" w:styleId="114pt">
    <w:name w:val="Στυλ Επικεφαλίδα 1 κελιού + 14 pt Έντονα"/>
    <w:basedOn w:val="13"/>
    <w:rsid w:val="0029482D"/>
    <w:rPr>
      <w:b/>
      <w:bCs/>
    </w:rPr>
  </w:style>
  <w:style w:type="paragraph" w:customStyle="1" w:styleId="110">
    <w:name w:val="Στυλ Επικεφαλίδα 1 κελιού + Έντονα1"/>
    <w:basedOn w:val="13"/>
    <w:rsid w:val="0029482D"/>
    <w:rPr>
      <w:b/>
      <w:bCs/>
    </w:rPr>
  </w:style>
  <w:style w:type="paragraph" w:customStyle="1" w:styleId="15">
    <w:name w:val="Στυλ Επικεφαλίδα 1 κελιού + Χαραγμένα"/>
    <w:basedOn w:val="13"/>
    <w:rsid w:val="0029482D"/>
  </w:style>
  <w:style w:type="paragraph" w:customStyle="1" w:styleId="afa">
    <w:name w:val="Επικεφαλίδα έντονα κελί"/>
    <w:basedOn w:val="a1"/>
    <w:rsid w:val="0029482D"/>
    <w:pPr>
      <w:spacing w:before="40" w:after="40"/>
      <w:jc w:val="right"/>
    </w:pPr>
    <w:rPr>
      <w:bCs/>
      <w:color w:val="FFFFFF"/>
      <w:sz w:val="32"/>
      <w:szCs w:val="20"/>
    </w:rPr>
  </w:style>
  <w:style w:type="paragraph" w:customStyle="1" w:styleId="afb">
    <w:name w:val="Επικεφαλίδα κελί"/>
    <w:basedOn w:val="a1"/>
    <w:rsid w:val="0029482D"/>
    <w:pPr>
      <w:spacing w:before="40" w:after="40"/>
      <w:jc w:val="right"/>
    </w:pPr>
    <w:rPr>
      <w:color w:val="FFFFFF"/>
      <w:sz w:val="26"/>
      <w:szCs w:val="20"/>
    </w:rPr>
  </w:style>
  <w:style w:type="paragraph" w:customStyle="1" w:styleId="afc">
    <w:name w:val="Στυλ Επικεφαλίδα κελί + Αυτόματο Αριστερά"/>
    <w:basedOn w:val="afb"/>
    <w:rsid w:val="0029482D"/>
    <w:pPr>
      <w:jc w:val="left"/>
    </w:pPr>
    <w:rPr>
      <w:color w:val="auto"/>
    </w:rPr>
  </w:style>
  <w:style w:type="paragraph" w:customStyle="1" w:styleId="16">
    <w:name w:val="Στυλ Επικεφαλίδα κελί + Αυτόματο Αριστερά1"/>
    <w:basedOn w:val="afb"/>
    <w:rsid w:val="0029482D"/>
    <w:pPr>
      <w:spacing w:after="120"/>
      <w:jc w:val="left"/>
    </w:pPr>
    <w:rPr>
      <w:color w:val="auto"/>
      <w:sz w:val="28"/>
    </w:rPr>
  </w:style>
  <w:style w:type="paragraph" w:customStyle="1" w:styleId="116pt">
    <w:name w:val="Στυλ Στυλ Επικεφαλίδα κελί + Αυτόματο Αριστερά1 + 16 pt"/>
    <w:basedOn w:val="16"/>
    <w:rsid w:val="0029482D"/>
    <w:pPr>
      <w:spacing w:after="0"/>
    </w:pPr>
    <w:rPr>
      <w:sz w:val="32"/>
    </w:rPr>
  </w:style>
  <w:style w:type="character" w:customStyle="1" w:styleId="Char">
    <w:name w:val="Σώμα κειμένου Char"/>
    <w:basedOn w:val="a2"/>
    <w:link w:val="af"/>
    <w:rsid w:val="00F14AE6"/>
    <w:rPr>
      <w:lang w:eastAsia="zh-CN"/>
    </w:rPr>
  </w:style>
  <w:style w:type="character" w:customStyle="1" w:styleId="Char0">
    <w:name w:val="Σώμα κείμενου με εσοχή Char"/>
    <w:basedOn w:val="a2"/>
    <w:link w:val="af6"/>
    <w:rsid w:val="00F14AE6"/>
    <w:rPr>
      <w:rFonts w:ascii="Arial" w:hAnsi="Arial" w:cs="Arial"/>
      <w:sz w:val="16"/>
      <w:lang w:eastAsia="zh-CN"/>
    </w:rPr>
  </w:style>
  <w:style w:type="character" w:styleId="afd">
    <w:name w:val="Emphasis"/>
    <w:basedOn w:val="a2"/>
    <w:uiPriority w:val="20"/>
    <w:qFormat/>
    <w:rsid w:val="00806C71"/>
    <w:rPr>
      <w:i/>
      <w:iCs/>
    </w:rPr>
  </w:style>
  <w:style w:type="character" w:customStyle="1" w:styleId="17">
    <w:name w:val="Ανεπίλυτη αναφορά1"/>
    <w:basedOn w:val="a2"/>
    <w:uiPriority w:val="99"/>
    <w:semiHidden/>
    <w:unhideWhenUsed/>
    <w:rsid w:val="00AB1839"/>
    <w:rPr>
      <w:color w:val="808080"/>
      <w:shd w:val="clear" w:color="auto" w:fill="E6E6E6"/>
    </w:rPr>
  </w:style>
  <w:style w:type="character" w:customStyle="1" w:styleId="il">
    <w:name w:val="il"/>
    <w:basedOn w:val="a2"/>
    <w:rsid w:val="007C54DD"/>
  </w:style>
  <w:style w:type="paragraph" w:styleId="afe">
    <w:name w:val="TOC Heading"/>
    <w:basedOn w:val="1"/>
    <w:next w:val="a1"/>
    <w:uiPriority w:val="39"/>
    <w:unhideWhenUsed/>
    <w:qFormat/>
    <w:rsid w:val="00975880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Cs w:val="0"/>
      <w:color w:val="365F91" w:themeColor="accent1" w:themeShade="BF"/>
      <w:sz w:val="32"/>
    </w:rPr>
  </w:style>
  <w:style w:type="character" w:styleId="aff">
    <w:name w:val="Unresolved Mention"/>
    <w:basedOn w:val="a2"/>
    <w:uiPriority w:val="99"/>
    <w:semiHidden/>
    <w:unhideWhenUsed/>
    <w:rsid w:val="00C851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63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57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40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11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9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1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8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2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1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8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0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0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2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25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51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16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97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316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1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60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0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4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50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2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9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7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9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1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9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6458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78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2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9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349749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5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5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4049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9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6" w:color="auto"/>
                <w:right w:val="none" w:sz="0" w:space="6" w:color="auto"/>
              </w:divBdr>
            </w:div>
          </w:divsChild>
        </w:div>
        <w:div w:id="167387503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&#928;&#961;&#959;&#963;&#945;&#961;&#956;&#959;&#963;&#956;&#941;&#957;&#945;%20&#960;&#961;&#972;&#964;&#965;&#960;&#945;%20&#964;&#959;&#965;%20Office\Normal%20SB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016535-C81C-43BD-82A2-5CB33A1C3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 SB.dotx</Template>
  <TotalTime>54</TotalTime>
  <Pages>5</Pages>
  <Words>1252</Words>
  <Characters>6765</Characters>
  <Application>Microsoft Office Word</Application>
  <DocSecurity>0</DocSecurity>
  <Lines>56</Lines>
  <Paragraphs>16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Δημιουργία ιστοχώρου προβολής</vt:lpstr>
    </vt:vector>
  </TitlesOfParts>
  <Company>Grizli777</Company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ΑΝΤΩΝΟΠΟΥΛΟΣ ΠΑΝΑΓΙΩΤΗΣ</cp:lastModifiedBy>
  <cp:revision>6</cp:revision>
  <cp:lastPrinted>2019-09-24T10:59:00Z</cp:lastPrinted>
  <dcterms:created xsi:type="dcterms:W3CDTF">2019-10-01T08:24:00Z</dcterms:created>
  <dcterms:modified xsi:type="dcterms:W3CDTF">2019-10-01T10:04:00Z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-1020926719</vt:i4>
  </property>
  <property fmtid="{D5CDD505-2E9C-101B-9397-08002B2CF9AE}" pid="3" name="_NewReviewCycle">
    <vt:lpwstr/>
  </property>
  <property fmtid="{D5CDD505-2E9C-101B-9397-08002B2CF9AE}" pid="4" name="_EmailSubject">
    <vt:lpwstr>ΔΤ Πριμαρόλια</vt:lpwstr>
  </property>
  <property fmtid="{D5CDD505-2E9C-101B-9397-08002B2CF9AE}" pid="5" name="_AuthorEmail">
    <vt:lpwstr>elabropoulou@achaiasa.gr</vt:lpwstr>
  </property>
  <property fmtid="{D5CDD505-2E9C-101B-9397-08002B2CF9AE}" pid="6" name="_AuthorEmailDisplayName">
    <vt:lpwstr>Έλενα Λαμπροπούλου</vt:lpwstr>
  </property>
  <property fmtid="{D5CDD505-2E9C-101B-9397-08002B2CF9AE}" pid="7" name="_ReviewingToolsShownOnce">
    <vt:lpwstr/>
  </property>
</Properties>
</file>